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CFA23" w14:textId="756CF46F" w:rsidR="00F57926" w:rsidRPr="00F57926" w:rsidRDefault="00F57926" w:rsidP="00F57926">
      <w:pPr>
        <w:pStyle w:val="ae"/>
      </w:pPr>
      <w:bookmarkStart w:id="0" w:name="_Toc181085044"/>
      <w:r w:rsidRPr="00F57926">
        <w:rPr>
          <w:rFonts w:hint="eastAsia"/>
        </w:rPr>
        <w:t>在学期间参加课题的研究成果</w:t>
      </w:r>
      <w:bookmarkEnd w:id="0"/>
    </w:p>
    <w:p w14:paraId="253BFF88" w14:textId="77777777" w:rsidR="00F57926" w:rsidRDefault="00F57926" w:rsidP="00F57926">
      <w:pPr>
        <w:spacing w:before="480" w:after="120" w:line="400" w:lineRule="exact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学术论文：</w:t>
      </w:r>
    </w:p>
    <w:p w14:paraId="2B8AE24B" w14:textId="77777777" w:rsidR="008B56B6" w:rsidRPr="00E068EB" w:rsidRDefault="008B56B6" w:rsidP="008B56B6">
      <w:pPr>
        <w:widowControl/>
        <w:numPr>
          <w:ilvl w:val="0"/>
          <w:numId w:val="29"/>
        </w:numPr>
        <w:spacing w:before="120" w:line="320" w:lineRule="exact"/>
        <w:textAlignment w:val="baseline"/>
        <w:rPr>
          <w:color w:val="000000"/>
          <w:spacing w:val="8"/>
          <w:kern w:val="0"/>
        </w:rPr>
      </w:pPr>
      <w:r w:rsidRPr="00E068EB">
        <w:rPr>
          <w:color w:val="000000"/>
          <w:spacing w:val="8"/>
          <w:kern w:val="0"/>
        </w:rPr>
        <w:t>Z</w:t>
      </w:r>
      <w:r>
        <w:rPr>
          <w:color w:val="000000"/>
          <w:spacing w:val="8"/>
          <w:kern w:val="0"/>
        </w:rPr>
        <w:t>HOU</w:t>
      </w:r>
      <w:r w:rsidRPr="00E068EB">
        <w:rPr>
          <w:color w:val="000000"/>
          <w:spacing w:val="8"/>
          <w:kern w:val="0"/>
        </w:rPr>
        <w:t xml:space="preserve"> R, H</w:t>
      </w:r>
      <w:r>
        <w:rPr>
          <w:color w:val="000000"/>
          <w:spacing w:val="8"/>
          <w:kern w:val="0"/>
        </w:rPr>
        <w:t>U</w:t>
      </w:r>
      <w:r w:rsidRPr="00E068EB">
        <w:rPr>
          <w:color w:val="000000"/>
          <w:spacing w:val="8"/>
          <w:kern w:val="0"/>
        </w:rPr>
        <w:t xml:space="preserve"> C, O</w:t>
      </w:r>
      <w:r>
        <w:rPr>
          <w:color w:val="000000"/>
          <w:spacing w:val="8"/>
          <w:kern w:val="0"/>
        </w:rPr>
        <w:t>U</w:t>
      </w:r>
      <w:r w:rsidRPr="00E068EB">
        <w:rPr>
          <w:color w:val="000000"/>
          <w:spacing w:val="8"/>
          <w:kern w:val="0"/>
        </w:rPr>
        <w:t xml:space="preserve"> T</w:t>
      </w:r>
      <w:r w:rsidRPr="00E068EB">
        <w:rPr>
          <w:color w:val="000000"/>
          <w:spacing w:val="8"/>
          <w:kern w:val="0"/>
          <w:lang w:val="de-DE"/>
        </w:rPr>
        <w:t>, et al</w:t>
      </w:r>
      <w:r w:rsidRPr="00E068EB">
        <w:rPr>
          <w:color w:val="000000"/>
          <w:spacing w:val="8"/>
          <w:kern w:val="0"/>
        </w:rPr>
        <w:t xml:space="preserve">. Intelligent GRU-RIC Position-Loop Feedforward Compensation Control Method with Application to an Ultraprecision Motion Stage[J], IEEE Transactions on Industrial Informatics, 2024, 20(4): 5609-5621. </w:t>
      </w:r>
    </w:p>
    <w:p w14:paraId="0A181DC2" w14:textId="77777777" w:rsidR="008B56B6" w:rsidRPr="00E068EB" w:rsidRDefault="008B56B6" w:rsidP="008B56B6">
      <w:pPr>
        <w:widowControl/>
        <w:numPr>
          <w:ilvl w:val="0"/>
          <w:numId w:val="29"/>
        </w:numPr>
        <w:spacing w:before="120" w:line="320" w:lineRule="exact"/>
        <w:textAlignment w:val="baseline"/>
        <w:rPr>
          <w:color w:val="000000"/>
          <w:spacing w:val="8"/>
          <w:kern w:val="0"/>
        </w:rPr>
      </w:pPr>
      <w:r w:rsidRPr="00E068EB">
        <w:rPr>
          <w:rFonts w:hAnsi="宋体" w:hint="eastAsia"/>
          <w:color w:val="000000"/>
          <w:spacing w:val="8"/>
          <w:kern w:val="0"/>
        </w:rPr>
        <w:t>杨轶</w:t>
      </w:r>
      <w:r w:rsidRPr="00E068EB">
        <w:rPr>
          <w:color w:val="000000"/>
          <w:spacing w:val="8"/>
          <w:kern w:val="0"/>
        </w:rPr>
        <w:t xml:space="preserve">, </w:t>
      </w:r>
      <w:r w:rsidRPr="00E068EB">
        <w:rPr>
          <w:rFonts w:hAnsi="宋体" w:hint="eastAsia"/>
          <w:color w:val="000000"/>
          <w:spacing w:val="8"/>
          <w:kern w:val="0"/>
        </w:rPr>
        <w:t>张宁欣</w:t>
      </w:r>
      <w:r w:rsidRPr="00E068EB">
        <w:rPr>
          <w:color w:val="000000"/>
          <w:spacing w:val="8"/>
          <w:kern w:val="0"/>
        </w:rPr>
        <w:t xml:space="preserve">, </w:t>
      </w:r>
      <w:r w:rsidRPr="00E068EB">
        <w:rPr>
          <w:rFonts w:hAnsi="宋体" w:hint="eastAsia"/>
          <w:color w:val="000000"/>
          <w:spacing w:val="8"/>
          <w:kern w:val="0"/>
        </w:rPr>
        <w:t>任天令</w:t>
      </w:r>
      <w:r w:rsidRPr="00E068EB">
        <w:rPr>
          <w:color w:val="000000"/>
          <w:spacing w:val="8"/>
          <w:kern w:val="0"/>
        </w:rPr>
        <w:t xml:space="preserve">, </w:t>
      </w:r>
      <w:r w:rsidRPr="00E068EB">
        <w:rPr>
          <w:rFonts w:hAnsi="宋体" w:hint="eastAsia"/>
          <w:color w:val="000000"/>
          <w:spacing w:val="8"/>
          <w:kern w:val="0"/>
        </w:rPr>
        <w:t>等</w:t>
      </w:r>
      <w:r w:rsidRPr="00E068EB">
        <w:rPr>
          <w:color w:val="000000"/>
          <w:spacing w:val="8"/>
          <w:kern w:val="0"/>
        </w:rPr>
        <w:t xml:space="preserve">. </w:t>
      </w:r>
      <w:r w:rsidRPr="00E068EB">
        <w:rPr>
          <w:rFonts w:hAnsi="宋体" w:hint="eastAsia"/>
          <w:color w:val="000000"/>
          <w:spacing w:val="8"/>
          <w:kern w:val="0"/>
        </w:rPr>
        <w:t>硅基</w:t>
      </w:r>
      <w:proofErr w:type="gramStart"/>
      <w:r w:rsidRPr="00E068EB">
        <w:rPr>
          <w:rFonts w:hAnsi="宋体" w:hint="eastAsia"/>
          <w:color w:val="000000"/>
          <w:spacing w:val="8"/>
          <w:kern w:val="0"/>
        </w:rPr>
        <w:t>铁电微声学</w:t>
      </w:r>
      <w:proofErr w:type="gramEnd"/>
      <w:r w:rsidRPr="00E068EB">
        <w:rPr>
          <w:rFonts w:hAnsi="宋体" w:hint="eastAsia"/>
          <w:color w:val="000000"/>
          <w:spacing w:val="8"/>
          <w:kern w:val="0"/>
        </w:rPr>
        <w:t>器件中薄膜残余应力的研究</w:t>
      </w:r>
      <w:r w:rsidRPr="00E068EB">
        <w:rPr>
          <w:rFonts w:hAnsi="宋体"/>
          <w:color w:val="000000"/>
          <w:spacing w:val="8"/>
          <w:kern w:val="0"/>
        </w:rPr>
        <w:t>[J]</w:t>
      </w:r>
      <w:r w:rsidRPr="00E068EB">
        <w:rPr>
          <w:color w:val="000000"/>
          <w:spacing w:val="8"/>
          <w:kern w:val="0"/>
        </w:rPr>
        <w:t xml:space="preserve">. </w:t>
      </w:r>
      <w:r w:rsidRPr="00E068EB">
        <w:rPr>
          <w:rFonts w:hAnsi="宋体" w:hint="eastAsia"/>
          <w:color w:val="000000"/>
          <w:spacing w:val="8"/>
          <w:kern w:val="0"/>
        </w:rPr>
        <w:t>中国机械工程</w:t>
      </w:r>
      <w:r w:rsidRPr="00E068EB">
        <w:rPr>
          <w:color w:val="000000"/>
          <w:spacing w:val="8"/>
          <w:kern w:val="0"/>
        </w:rPr>
        <w:t xml:space="preserve">, 2005, 16(14):1289-1291. </w:t>
      </w:r>
    </w:p>
    <w:p w14:paraId="5A3A4C07" w14:textId="77777777" w:rsidR="008B56B6" w:rsidRPr="00E068EB" w:rsidRDefault="008B56B6" w:rsidP="008B56B6">
      <w:pPr>
        <w:widowControl/>
        <w:numPr>
          <w:ilvl w:val="0"/>
          <w:numId w:val="29"/>
        </w:numPr>
        <w:spacing w:before="120" w:line="320" w:lineRule="exact"/>
        <w:textAlignment w:val="baseline"/>
        <w:rPr>
          <w:color w:val="000000"/>
          <w:spacing w:val="8"/>
          <w:kern w:val="0"/>
        </w:rPr>
      </w:pPr>
      <w:r w:rsidRPr="00E068EB">
        <w:rPr>
          <w:color w:val="000000"/>
          <w:spacing w:val="8"/>
          <w:kern w:val="0"/>
        </w:rPr>
        <w:t>Y</w:t>
      </w:r>
      <w:r>
        <w:rPr>
          <w:color w:val="000000"/>
          <w:spacing w:val="8"/>
          <w:kern w:val="0"/>
        </w:rPr>
        <w:t>ANG</w:t>
      </w:r>
      <w:r w:rsidRPr="00E068EB">
        <w:rPr>
          <w:color w:val="000000"/>
          <w:spacing w:val="8"/>
          <w:kern w:val="0"/>
        </w:rPr>
        <w:t xml:space="preserve"> Y, </w:t>
      </w:r>
      <w:r>
        <w:rPr>
          <w:color w:val="000000"/>
          <w:spacing w:val="8"/>
          <w:kern w:val="0"/>
        </w:rPr>
        <w:t>REN</w:t>
      </w:r>
      <w:r w:rsidRPr="00E068EB">
        <w:rPr>
          <w:color w:val="000000"/>
          <w:spacing w:val="8"/>
          <w:kern w:val="0"/>
        </w:rPr>
        <w:t xml:space="preserve"> T L, Z</w:t>
      </w:r>
      <w:r>
        <w:rPr>
          <w:color w:val="000000"/>
          <w:spacing w:val="8"/>
          <w:kern w:val="0"/>
        </w:rPr>
        <w:t>HU</w:t>
      </w:r>
      <w:r w:rsidRPr="00E068EB">
        <w:rPr>
          <w:color w:val="000000"/>
          <w:spacing w:val="8"/>
          <w:kern w:val="0"/>
        </w:rPr>
        <w:t xml:space="preserve"> Y P, et al. PMUTs for handwriting recognition. In press[J]. (</w:t>
      </w:r>
      <w:r w:rsidRPr="00E068EB">
        <w:rPr>
          <w:rFonts w:hAnsi="宋体" w:hint="eastAsia"/>
          <w:color w:val="000000"/>
          <w:spacing w:val="8"/>
          <w:kern w:val="0"/>
        </w:rPr>
        <w:t>已被</w:t>
      </w:r>
      <w:r w:rsidRPr="00E068EB">
        <w:rPr>
          <w:color w:val="000000"/>
          <w:spacing w:val="8"/>
          <w:kern w:val="0"/>
        </w:rPr>
        <w:t>Integrated Ferroelectrics</w:t>
      </w:r>
      <w:r w:rsidRPr="00E068EB">
        <w:rPr>
          <w:rFonts w:hAnsi="宋体" w:hint="eastAsia"/>
          <w:color w:val="000000"/>
          <w:spacing w:val="8"/>
          <w:kern w:val="0"/>
        </w:rPr>
        <w:t>录用</w:t>
      </w:r>
      <w:r w:rsidRPr="00E068EB">
        <w:rPr>
          <w:color w:val="000000"/>
          <w:spacing w:val="8"/>
          <w:kern w:val="0"/>
        </w:rPr>
        <w:t>)</w:t>
      </w:r>
    </w:p>
    <w:p w14:paraId="14EDC325" w14:textId="77777777" w:rsidR="00F57926" w:rsidRPr="00F57926" w:rsidRDefault="00F57926" w:rsidP="00F57926">
      <w:pPr>
        <w:spacing w:before="480" w:after="120" w:line="400" w:lineRule="exact"/>
        <w:rPr>
          <w:rFonts w:ascii="黑体" w:eastAsia="黑体"/>
          <w:bCs/>
          <w:sz w:val="28"/>
          <w:szCs w:val="28"/>
        </w:rPr>
      </w:pPr>
      <w:r w:rsidRPr="00F57926">
        <w:rPr>
          <w:rFonts w:ascii="黑体" w:eastAsia="黑体" w:hint="eastAsia"/>
          <w:bCs/>
          <w:sz w:val="28"/>
          <w:szCs w:val="28"/>
        </w:rPr>
        <w:t>专利：</w:t>
      </w:r>
    </w:p>
    <w:p w14:paraId="1578731B" w14:textId="77777777" w:rsidR="008B56B6" w:rsidRPr="00621DF8" w:rsidRDefault="008B56B6" w:rsidP="008B56B6">
      <w:pPr>
        <w:widowControl/>
        <w:numPr>
          <w:ilvl w:val="0"/>
          <w:numId w:val="29"/>
        </w:numPr>
        <w:spacing w:before="120" w:line="320" w:lineRule="exact"/>
        <w:textAlignment w:val="baseline"/>
        <w:rPr>
          <w:rFonts w:hAnsi="宋体"/>
          <w:color w:val="000000"/>
          <w:spacing w:val="8"/>
          <w:kern w:val="0"/>
        </w:rPr>
      </w:pPr>
      <w:r w:rsidRPr="007F7AE8">
        <w:rPr>
          <w:rFonts w:hAnsi="宋体" w:hint="eastAsia"/>
          <w:color w:val="000000"/>
          <w:spacing w:val="8"/>
          <w:kern w:val="0"/>
        </w:rPr>
        <w:t>胡楚雄</w:t>
      </w:r>
      <w:r w:rsidRPr="007F7AE8">
        <w:rPr>
          <w:rFonts w:hAnsi="宋体" w:hint="eastAsia"/>
          <w:color w:val="000000"/>
          <w:spacing w:val="8"/>
          <w:kern w:val="0"/>
        </w:rPr>
        <w:t xml:space="preserve">, </w:t>
      </w:r>
      <w:proofErr w:type="gramStart"/>
      <w:r w:rsidRPr="007F7AE8">
        <w:rPr>
          <w:rFonts w:hAnsi="宋体" w:hint="eastAsia"/>
          <w:color w:val="000000"/>
          <w:spacing w:val="8"/>
          <w:kern w:val="0"/>
        </w:rPr>
        <w:t>付宏</w:t>
      </w:r>
      <w:proofErr w:type="gramEnd"/>
      <w:r w:rsidRPr="007F7AE8">
        <w:rPr>
          <w:rFonts w:hAnsi="宋体" w:hint="eastAsia"/>
          <w:color w:val="000000"/>
          <w:spacing w:val="8"/>
          <w:kern w:val="0"/>
        </w:rPr>
        <w:t xml:space="preserve">, </w:t>
      </w:r>
      <w:r w:rsidRPr="007F7AE8">
        <w:rPr>
          <w:rFonts w:hAnsi="宋体" w:hint="eastAsia"/>
          <w:color w:val="000000"/>
          <w:spacing w:val="8"/>
          <w:kern w:val="0"/>
        </w:rPr>
        <w:t>朱煜</w:t>
      </w:r>
      <w:r w:rsidRPr="007F7AE8">
        <w:rPr>
          <w:rFonts w:hAnsi="宋体" w:hint="eastAsia"/>
          <w:color w:val="000000"/>
          <w:spacing w:val="8"/>
          <w:kern w:val="0"/>
        </w:rPr>
        <w:t>,</w:t>
      </w:r>
      <w:r>
        <w:rPr>
          <w:rFonts w:hAnsi="宋体"/>
          <w:color w:val="000000"/>
          <w:spacing w:val="8"/>
          <w:kern w:val="0"/>
        </w:rPr>
        <w:t xml:space="preserve"> </w:t>
      </w:r>
      <w:r>
        <w:rPr>
          <w:rFonts w:hAnsi="宋体" w:hint="eastAsia"/>
          <w:color w:val="000000"/>
          <w:spacing w:val="8"/>
          <w:kern w:val="0"/>
        </w:rPr>
        <w:t>等</w:t>
      </w:r>
      <w:r w:rsidRPr="007F7AE8">
        <w:rPr>
          <w:rFonts w:hAnsi="宋体" w:hint="eastAsia"/>
          <w:color w:val="000000"/>
          <w:spacing w:val="8"/>
          <w:kern w:val="0"/>
        </w:rPr>
        <w:t xml:space="preserve">. </w:t>
      </w:r>
      <w:r w:rsidRPr="007F7AE8">
        <w:rPr>
          <w:rFonts w:hAnsi="宋体" w:hint="eastAsia"/>
          <w:color w:val="000000"/>
          <w:spacing w:val="8"/>
          <w:kern w:val="0"/>
        </w:rPr>
        <w:t>一种磁悬浮平面电机</w:t>
      </w:r>
      <w:r w:rsidRPr="007F7AE8">
        <w:rPr>
          <w:rFonts w:hAnsi="宋体" w:hint="eastAsia"/>
          <w:color w:val="000000"/>
          <w:spacing w:val="8"/>
          <w:kern w:val="0"/>
        </w:rPr>
        <w:t xml:space="preserve">: </w:t>
      </w:r>
      <w:r>
        <w:rPr>
          <w:rFonts w:hAnsi="宋体"/>
          <w:color w:val="000000"/>
          <w:spacing w:val="8"/>
          <w:kern w:val="0"/>
        </w:rPr>
        <w:t>ZL</w:t>
      </w:r>
      <w:r w:rsidRPr="007F7AE8">
        <w:rPr>
          <w:rFonts w:hAnsi="宋体" w:hint="eastAsia"/>
          <w:color w:val="000000"/>
          <w:spacing w:val="8"/>
          <w:kern w:val="0"/>
        </w:rPr>
        <w:t>202011322520.6[P]. 2022-04-01.</w:t>
      </w:r>
    </w:p>
    <w:p w14:paraId="48E49E30" w14:textId="77777777" w:rsidR="008B56B6" w:rsidRDefault="008B56B6" w:rsidP="008B56B6">
      <w:pPr>
        <w:widowControl/>
        <w:numPr>
          <w:ilvl w:val="0"/>
          <w:numId w:val="29"/>
        </w:numPr>
        <w:spacing w:before="120" w:line="320" w:lineRule="exact"/>
        <w:textAlignment w:val="baseline"/>
        <w:rPr>
          <w:color w:val="000000"/>
          <w:spacing w:val="8"/>
          <w:kern w:val="0"/>
        </w:rPr>
      </w:pPr>
      <w:r>
        <w:rPr>
          <w:lang w:val="de-DE"/>
        </w:rPr>
        <w:t xml:space="preserve">REN T L, </w:t>
      </w:r>
      <w:r>
        <w:rPr>
          <w:rFonts w:hAnsi="宋体"/>
          <w:color w:val="000000"/>
          <w:spacing w:val="8"/>
          <w:kern w:val="0"/>
        </w:rPr>
        <w:t>YANG</w:t>
      </w:r>
      <w:r>
        <w:rPr>
          <w:lang w:val="de-DE"/>
        </w:rPr>
        <w:t xml:space="preserve"> Y, ZHU Y P, et al. </w:t>
      </w:r>
      <w:r>
        <w:t>Piezoelectric micro acoustic sensor based on ferroelectric materials: No.11/215, 102[P]. (</w:t>
      </w:r>
      <w:r>
        <w:rPr>
          <w:rFonts w:hAnsi="宋体" w:hint="eastAsia"/>
        </w:rPr>
        <w:t>美国发明专利申请号</w:t>
      </w:r>
      <w:r>
        <w:t>.)</w:t>
      </w:r>
    </w:p>
    <w:p w14:paraId="69B72D6E" w14:textId="387D5AEE" w:rsidR="00A706BE" w:rsidRPr="000A5CE0" w:rsidRDefault="00A706BE" w:rsidP="00A706BE">
      <w:pPr>
        <w:spacing w:line="400" w:lineRule="exact"/>
        <w:ind w:firstLine="480"/>
        <w:jc w:val="center"/>
        <w:rPr>
          <w:sz w:val="26"/>
          <w:szCs w:val="26"/>
        </w:rPr>
      </w:pPr>
    </w:p>
    <w:sectPr w:rsidR="00A706BE" w:rsidRPr="000A5CE0" w:rsidSect="00583C72">
      <w:footerReference w:type="default" r:id="rId8"/>
      <w:footnotePr>
        <w:numFmt w:val="decimalEnclosedCircleChinese"/>
        <w:numRestart w:val="eachPage"/>
      </w:footnotePr>
      <w:endnotePr>
        <w:numFmt w:val="decimalEnclosedCircleChinese"/>
      </w:endnotePr>
      <w:pgSz w:w="11906" w:h="16838" w:code="9"/>
      <w:pgMar w:top="1701" w:right="1701" w:bottom="1701" w:left="1701" w:header="964" w:footer="851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98CA" w14:textId="77777777" w:rsidR="005E5E4F" w:rsidRDefault="005E5E4F" w:rsidP="00886498">
      <w:pPr>
        <w:spacing w:line="240" w:lineRule="auto"/>
        <w:ind w:firstLine="480"/>
      </w:pPr>
      <w:r>
        <w:separator/>
      </w:r>
    </w:p>
  </w:endnote>
  <w:endnote w:type="continuationSeparator" w:id="0">
    <w:p w14:paraId="43E43EE1" w14:textId="77777777" w:rsidR="005E5E4F" w:rsidRDefault="005E5E4F" w:rsidP="00886498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M Mono 10">
    <w:altName w:val="Calibri"/>
    <w:panose1 w:val="00000000000000000000"/>
    <w:charset w:val="00"/>
    <w:family w:val="modern"/>
    <w:notTrueType/>
    <w:pitch w:val="fixed"/>
    <w:sig w:usb0="20000007" w:usb1="00000000" w:usb2="000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XITS Math">
    <w:altName w:val="Calibri"/>
    <w:panose1 w:val="00000000000000000000"/>
    <w:charset w:val="00"/>
    <w:family w:val="modern"/>
    <w:notTrueType/>
    <w:pitch w:val="variable"/>
    <w:sig w:usb0="A00022FF" w:usb1="0A02FDFF" w:usb2="0A00002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620609"/>
      <w:docPartObj>
        <w:docPartGallery w:val="Page Numbers (Bottom of Page)"/>
        <w:docPartUnique/>
      </w:docPartObj>
    </w:sdtPr>
    <w:sdtEndPr/>
    <w:sdtContent>
      <w:p w14:paraId="2F4F4620" w14:textId="77777777" w:rsidR="00ED3D69" w:rsidRDefault="00ED3D69">
        <w:pPr>
          <w:pStyle w:val="ab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237D2" w14:textId="77777777" w:rsidR="005E5E4F" w:rsidRDefault="005E5E4F" w:rsidP="006E6F11">
      <w:pPr>
        <w:pStyle w:val="af8"/>
        <w:ind w:left="180" w:hanging="180"/>
      </w:pPr>
      <w:r>
        <w:separator/>
      </w:r>
    </w:p>
  </w:footnote>
  <w:footnote w:type="continuationSeparator" w:id="0">
    <w:p w14:paraId="0C42C80B" w14:textId="77777777" w:rsidR="005E5E4F" w:rsidRDefault="005E5E4F" w:rsidP="006E6F11">
      <w:pPr>
        <w:pStyle w:val="af8"/>
        <w:ind w:left="180" w:hanging="180"/>
      </w:pPr>
      <w:r>
        <w:continuationSeparator/>
      </w:r>
    </w:p>
  </w:footnote>
  <w:footnote w:type="continuationNotice" w:id="1">
    <w:p w14:paraId="392BF367" w14:textId="77777777" w:rsidR="005E5E4F" w:rsidRDefault="005E5E4F" w:rsidP="006E6F11">
      <w:pPr>
        <w:pStyle w:val="af8"/>
        <w:ind w:left="180" w:hanging="18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CA27872"/>
    <w:lvl w:ilvl="0">
      <w:start w:val="1"/>
      <w:numFmt w:val="lowerRoman"/>
      <w:pStyle w:val="5"/>
      <w:lvlText w:val="%1."/>
      <w:lvlJc w:val="left"/>
      <w:pPr>
        <w:ind w:left="9271" w:hanging="482"/>
      </w:pPr>
      <w:rPr>
        <w:rFonts w:hint="eastAsia"/>
      </w:rPr>
    </w:lvl>
  </w:abstractNum>
  <w:abstractNum w:abstractNumId="1" w15:restartNumberingAfterBreak="0">
    <w:nsid w:val="FFFFFF7D"/>
    <w:multiLevelType w:val="singleLevel"/>
    <w:tmpl w:val="E2E2873C"/>
    <w:lvl w:ilvl="0">
      <w:start w:val="1"/>
      <w:numFmt w:val="lowerLetter"/>
      <w:pStyle w:val="4"/>
      <w:lvlText w:val="%1."/>
      <w:lvlJc w:val="left"/>
      <w:pPr>
        <w:ind w:left="482" w:hanging="482"/>
      </w:pPr>
      <w:rPr>
        <w:rFonts w:hint="eastAsia"/>
      </w:rPr>
    </w:lvl>
  </w:abstractNum>
  <w:abstractNum w:abstractNumId="2" w15:restartNumberingAfterBreak="0">
    <w:nsid w:val="FFFFFF7E"/>
    <w:multiLevelType w:val="singleLevel"/>
    <w:tmpl w:val="8C28598E"/>
    <w:lvl w:ilvl="0">
      <w:start w:val="1"/>
      <w:numFmt w:val="decimal"/>
      <w:pStyle w:val="3"/>
      <w:lvlText w:val="(%1)"/>
      <w:lvlJc w:val="left"/>
      <w:pPr>
        <w:ind w:left="482" w:hanging="482"/>
      </w:pPr>
      <w:rPr>
        <w:rFonts w:hint="eastAsia"/>
      </w:rPr>
    </w:lvl>
  </w:abstractNum>
  <w:abstractNum w:abstractNumId="3" w15:restartNumberingAfterBreak="0">
    <w:nsid w:val="FFFFFF7F"/>
    <w:multiLevelType w:val="singleLevel"/>
    <w:tmpl w:val="0B68D8A4"/>
    <w:lvl w:ilvl="0">
      <w:start w:val="1"/>
      <w:numFmt w:val="decimal"/>
      <w:pStyle w:val="2"/>
      <w:lvlText w:val="%1."/>
      <w:lvlJc w:val="left"/>
      <w:pPr>
        <w:ind w:left="482" w:hanging="482"/>
      </w:pPr>
      <w:rPr>
        <w:rFonts w:hint="eastAsia"/>
      </w:rPr>
    </w:lvl>
  </w:abstractNum>
  <w:abstractNum w:abstractNumId="4" w15:restartNumberingAfterBreak="0">
    <w:nsid w:val="FFFFFF80"/>
    <w:multiLevelType w:val="singleLevel"/>
    <w:tmpl w:val="7DE2A952"/>
    <w:lvl w:ilvl="0">
      <w:start w:val="1"/>
      <w:numFmt w:val="bullet"/>
      <w:pStyle w:val="50"/>
      <w:lvlText w:val="●"/>
      <w:lvlJc w:val="left"/>
      <w:pPr>
        <w:ind w:left="482" w:hanging="482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FFFFFF81"/>
    <w:multiLevelType w:val="singleLevel"/>
    <w:tmpl w:val="8A7889C6"/>
    <w:lvl w:ilvl="0">
      <w:start w:val="1"/>
      <w:numFmt w:val="bullet"/>
      <w:pStyle w:val="40"/>
      <w:lvlText w:val="▫"/>
      <w:lvlJc w:val="left"/>
      <w:pPr>
        <w:ind w:left="482" w:hanging="482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FFFFFF82"/>
    <w:multiLevelType w:val="singleLevel"/>
    <w:tmpl w:val="A132A7B6"/>
    <w:lvl w:ilvl="0">
      <w:start w:val="1"/>
      <w:numFmt w:val="bullet"/>
      <w:pStyle w:val="30"/>
      <w:lvlText w:val="▪"/>
      <w:lvlJc w:val="left"/>
      <w:pPr>
        <w:ind w:left="482" w:hanging="482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FFFFFF83"/>
    <w:multiLevelType w:val="singleLevel"/>
    <w:tmpl w:val="DDF6AFD8"/>
    <w:lvl w:ilvl="0">
      <w:start w:val="1"/>
      <w:numFmt w:val="bullet"/>
      <w:pStyle w:val="20"/>
      <w:lvlText w:val="◦"/>
      <w:lvlJc w:val="left"/>
      <w:pPr>
        <w:ind w:left="482" w:hanging="482"/>
      </w:pPr>
      <w:rPr>
        <w:rFonts w:ascii="Times New Roman" w:eastAsia="微软雅黑" w:hAnsi="Times New Roman" w:cs="Times New Roman" w:hint="default"/>
      </w:rPr>
    </w:lvl>
  </w:abstractNum>
  <w:abstractNum w:abstractNumId="8" w15:restartNumberingAfterBreak="0">
    <w:nsid w:val="FFFFFF88"/>
    <w:multiLevelType w:val="singleLevel"/>
    <w:tmpl w:val="64BAB5BA"/>
    <w:lvl w:ilvl="0">
      <w:start w:val="1"/>
      <w:numFmt w:val="chineseCountingThousand"/>
      <w:pStyle w:val="a"/>
      <w:lvlText w:val="%1、"/>
      <w:lvlJc w:val="left"/>
      <w:pPr>
        <w:ind w:left="482" w:hanging="482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FFFFFF89"/>
    <w:multiLevelType w:val="singleLevel"/>
    <w:tmpl w:val="440CFBB8"/>
    <w:lvl w:ilvl="0">
      <w:start w:val="1"/>
      <w:numFmt w:val="bullet"/>
      <w:pStyle w:val="a0"/>
      <w:lvlText w:val=""/>
      <w:lvlJc w:val="left"/>
      <w:pPr>
        <w:ind w:left="482" w:hanging="482"/>
      </w:pPr>
      <w:rPr>
        <w:rFonts w:ascii="Wingdings" w:hAnsi="Wingdings" w:hint="default"/>
      </w:rPr>
    </w:lvl>
  </w:abstractNum>
  <w:abstractNum w:abstractNumId="10" w15:restartNumberingAfterBreak="0">
    <w:nsid w:val="0210486B"/>
    <w:multiLevelType w:val="hybridMultilevel"/>
    <w:tmpl w:val="F01E3408"/>
    <w:lvl w:ilvl="0" w:tplc="AFA61666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3226AFF"/>
    <w:multiLevelType w:val="hybridMultilevel"/>
    <w:tmpl w:val="7020E868"/>
    <w:lvl w:ilvl="0" w:tplc="E176F74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A8370B2"/>
    <w:multiLevelType w:val="hybridMultilevel"/>
    <w:tmpl w:val="D902BF5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40" w:hanging="440"/>
      </w:pPr>
    </w:lvl>
    <w:lvl w:ilvl="2" w:tplc="FFFFFFFF" w:tentative="1">
      <w:start w:val="1"/>
      <w:numFmt w:val="lowerRoman"/>
      <w:lvlText w:val="%3."/>
      <w:lvlJc w:val="righ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lowerLetter"/>
      <w:lvlText w:val="%5)"/>
      <w:lvlJc w:val="left"/>
      <w:pPr>
        <w:ind w:left="2560" w:hanging="440"/>
      </w:pPr>
    </w:lvl>
    <w:lvl w:ilvl="5" w:tplc="FFFFFFFF" w:tentative="1">
      <w:start w:val="1"/>
      <w:numFmt w:val="lowerRoman"/>
      <w:lvlText w:val="%6."/>
      <w:lvlJc w:val="righ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lowerLetter"/>
      <w:lvlText w:val="%8)"/>
      <w:lvlJc w:val="left"/>
      <w:pPr>
        <w:ind w:left="3880" w:hanging="440"/>
      </w:pPr>
    </w:lvl>
    <w:lvl w:ilvl="8" w:tplc="FFFFFFFF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3" w15:restartNumberingAfterBreak="0">
    <w:nsid w:val="0AAE794C"/>
    <w:multiLevelType w:val="hybridMultilevel"/>
    <w:tmpl w:val="412A7C28"/>
    <w:lvl w:ilvl="0" w:tplc="E6DC0BD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0C5D0F9D"/>
    <w:multiLevelType w:val="hybridMultilevel"/>
    <w:tmpl w:val="BF7454DC"/>
    <w:lvl w:ilvl="0" w:tplc="730E6A84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5" w15:restartNumberingAfterBreak="0">
    <w:nsid w:val="0F1C5D78"/>
    <w:multiLevelType w:val="hybridMultilevel"/>
    <w:tmpl w:val="D902BF5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240" w:hanging="440"/>
      </w:pPr>
    </w:lvl>
    <w:lvl w:ilvl="2" w:tplc="FFFFFFFF" w:tentative="1">
      <w:start w:val="1"/>
      <w:numFmt w:val="lowerRoman"/>
      <w:lvlText w:val="%3."/>
      <w:lvlJc w:val="right"/>
      <w:pPr>
        <w:ind w:left="1680" w:hanging="440"/>
      </w:pPr>
    </w:lvl>
    <w:lvl w:ilvl="3" w:tplc="FFFFFFFF" w:tentative="1">
      <w:start w:val="1"/>
      <w:numFmt w:val="decimal"/>
      <w:lvlText w:val="%4."/>
      <w:lvlJc w:val="left"/>
      <w:pPr>
        <w:ind w:left="2120" w:hanging="440"/>
      </w:pPr>
    </w:lvl>
    <w:lvl w:ilvl="4" w:tplc="FFFFFFFF" w:tentative="1">
      <w:start w:val="1"/>
      <w:numFmt w:val="lowerLetter"/>
      <w:lvlText w:val="%5)"/>
      <w:lvlJc w:val="left"/>
      <w:pPr>
        <w:ind w:left="2560" w:hanging="440"/>
      </w:pPr>
    </w:lvl>
    <w:lvl w:ilvl="5" w:tplc="FFFFFFFF" w:tentative="1">
      <w:start w:val="1"/>
      <w:numFmt w:val="lowerRoman"/>
      <w:lvlText w:val="%6."/>
      <w:lvlJc w:val="right"/>
      <w:pPr>
        <w:ind w:left="3000" w:hanging="440"/>
      </w:pPr>
    </w:lvl>
    <w:lvl w:ilvl="6" w:tplc="FFFFFFFF" w:tentative="1">
      <w:start w:val="1"/>
      <w:numFmt w:val="decimal"/>
      <w:lvlText w:val="%7."/>
      <w:lvlJc w:val="left"/>
      <w:pPr>
        <w:ind w:left="3440" w:hanging="440"/>
      </w:pPr>
    </w:lvl>
    <w:lvl w:ilvl="7" w:tplc="FFFFFFFF" w:tentative="1">
      <w:start w:val="1"/>
      <w:numFmt w:val="lowerLetter"/>
      <w:lvlText w:val="%8)"/>
      <w:lvlJc w:val="left"/>
      <w:pPr>
        <w:ind w:left="3880" w:hanging="440"/>
      </w:pPr>
    </w:lvl>
    <w:lvl w:ilvl="8" w:tplc="FFFFFFFF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6" w15:restartNumberingAfterBreak="0">
    <w:nsid w:val="224E407F"/>
    <w:multiLevelType w:val="hybridMultilevel"/>
    <w:tmpl w:val="7020E868"/>
    <w:lvl w:ilvl="0" w:tplc="E176F74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0741497"/>
    <w:multiLevelType w:val="hybridMultilevel"/>
    <w:tmpl w:val="D902BF50"/>
    <w:lvl w:ilvl="0" w:tplc="7D3021C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8" w15:restartNumberingAfterBreak="0">
    <w:nsid w:val="315F55CB"/>
    <w:multiLevelType w:val="hybridMultilevel"/>
    <w:tmpl w:val="D20A5DF8"/>
    <w:lvl w:ilvl="0" w:tplc="6B2AA7CC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9" w15:restartNumberingAfterBreak="0">
    <w:nsid w:val="3E23133C"/>
    <w:multiLevelType w:val="multilevel"/>
    <w:tmpl w:val="464414EE"/>
    <w:lvl w:ilvl="0">
      <w:start w:val="1"/>
      <w:numFmt w:val="upperLetter"/>
      <w:pStyle w:val="a1"/>
      <w:suff w:val="nothing"/>
      <w:lvlText w:val="附录%1"/>
      <w:lvlJc w:val="left"/>
      <w:pPr>
        <w:ind w:left="0" w:firstLine="0"/>
      </w:pPr>
      <w:rPr>
        <w:rFonts w:ascii="Arial" w:eastAsia="黑体" w:hAnsi="Arial" w:hint="default"/>
      </w:rPr>
    </w:lvl>
    <w:lvl w:ilvl="1">
      <w:start w:val="1"/>
      <w:numFmt w:val="decimal"/>
      <w:pStyle w:val="21"/>
      <w:suff w:val="nothing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1"/>
      <w:suff w:val="nothing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0" w15:restartNumberingAfterBreak="0">
    <w:nsid w:val="42671E62"/>
    <w:multiLevelType w:val="hybridMultilevel"/>
    <w:tmpl w:val="7020E868"/>
    <w:lvl w:ilvl="0" w:tplc="E176F74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E5675E7"/>
    <w:multiLevelType w:val="hybridMultilevel"/>
    <w:tmpl w:val="D7C68572"/>
    <w:lvl w:ilvl="0" w:tplc="74B6D39A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56F53D2D"/>
    <w:multiLevelType w:val="multilevel"/>
    <w:tmpl w:val="D902BF50"/>
    <w:styleLink w:val="1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40"/>
      </w:pPr>
    </w:lvl>
    <w:lvl w:ilvl="2">
      <w:start w:val="1"/>
      <w:numFmt w:val="lowerRoman"/>
      <w:lvlText w:val="%3."/>
      <w:lvlJc w:val="right"/>
      <w:pPr>
        <w:ind w:left="1680" w:hanging="440"/>
      </w:pPr>
    </w:lvl>
    <w:lvl w:ilvl="3">
      <w:start w:val="1"/>
      <w:numFmt w:val="decimal"/>
      <w:lvlText w:val="%4."/>
      <w:lvlJc w:val="left"/>
      <w:pPr>
        <w:ind w:left="2120" w:hanging="440"/>
      </w:pPr>
    </w:lvl>
    <w:lvl w:ilvl="4">
      <w:start w:val="1"/>
      <w:numFmt w:val="lowerLetter"/>
      <w:lvlText w:val="%5)"/>
      <w:lvlJc w:val="left"/>
      <w:pPr>
        <w:ind w:left="2560" w:hanging="440"/>
      </w:pPr>
    </w:lvl>
    <w:lvl w:ilvl="5">
      <w:start w:val="1"/>
      <w:numFmt w:val="lowerRoman"/>
      <w:lvlText w:val="%6."/>
      <w:lvlJc w:val="right"/>
      <w:pPr>
        <w:ind w:left="3000" w:hanging="440"/>
      </w:pPr>
    </w:lvl>
    <w:lvl w:ilvl="6">
      <w:start w:val="1"/>
      <w:numFmt w:val="decimal"/>
      <w:lvlText w:val="%7."/>
      <w:lvlJc w:val="left"/>
      <w:pPr>
        <w:ind w:left="3440" w:hanging="440"/>
      </w:pPr>
    </w:lvl>
    <w:lvl w:ilvl="7">
      <w:start w:val="1"/>
      <w:numFmt w:val="lowerLetter"/>
      <w:lvlText w:val="%8)"/>
      <w:lvlJc w:val="left"/>
      <w:pPr>
        <w:ind w:left="3880" w:hanging="440"/>
      </w:pPr>
    </w:lvl>
    <w:lvl w:ilvl="8">
      <w:start w:val="1"/>
      <w:numFmt w:val="lowerRoman"/>
      <w:lvlText w:val="%9."/>
      <w:lvlJc w:val="right"/>
      <w:pPr>
        <w:ind w:left="4320" w:hanging="440"/>
      </w:pPr>
    </w:lvl>
  </w:abstractNum>
  <w:abstractNum w:abstractNumId="23" w15:restartNumberingAfterBreak="0">
    <w:nsid w:val="582F4184"/>
    <w:multiLevelType w:val="multilevel"/>
    <w:tmpl w:val="AB765672"/>
    <w:lvl w:ilvl="0">
      <w:start w:val="1"/>
      <w:numFmt w:val="decimal"/>
      <w:pStyle w:val="10"/>
      <w:suff w:val="nothing"/>
      <w:lvlText w:val="第%1章"/>
      <w:lvlJc w:val="left"/>
      <w:pPr>
        <w:ind w:left="0" w:firstLine="0"/>
      </w:pPr>
      <w:rPr>
        <w:rFonts w:ascii="Arial" w:eastAsia="黑体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2"/>
      <w:suff w:val="nothing"/>
      <w:lvlText w:val="%1.%2"/>
      <w:lvlJc w:val="left"/>
      <w:pPr>
        <w:ind w:left="567" w:firstLine="0"/>
      </w:pPr>
      <w:rPr>
        <w:rFonts w:ascii="Arial" w:eastAsia="宋体" w:hAnsi="Arial" w:hint="default"/>
      </w:rPr>
    </w:lvl>
    <w:lvl w:ilvl="2">
      <w:start w:val="1"/>
      <w:numFmt w:val="decimal"/>
      <w:pStyle w:val="32"/>
      <w:suff w:val="nothing"/>
      <w:lvlText w:val="%1.%2.%3"/>
      <w:lvlJc w:val="left"/>
      <w:pPr>
        <w:ind w:left="0" w:firstLine="0"/>
      </w:pPr>
      <w:rPr>
        <w:rFonts w:ascii="Arial" w:eastAsia="宋体" w:hAnsi="Arial" w:hint="default"/>
      </w:rPr>
    </w:lvl>
    <w:lvl w:ilvl="3">
      <w:start w:val="1"/>
      <w:numFmt w:val="decimal"/>
      <w:pStyle w:val="41"/>
      <w:suff w:val="nothing"/>
      <w:lvlText w:val="%1.%2.%3.%4"/>
      <w:lvlJc w:val="left"/>
      <w:pPr>
        <w:ind w:left="0" w:firstLine="0"/>
      </w:pPr>
      <w:rPr>
        <w:rFonts w:ascii="Arial" w:eastAsia="宋体" w:hAnsi="Arial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24" w15:restartNumberingAfterBreak="0">
    <w:nsid w:val="5B673B99"/>
    <w:multiLevelType w:val="hybridMultilevel"/>
    <w:tmpl w:val="2786B528"/>
    <w:lvl w:ilvl="0" w:tplc="6B2AA7CC">
      <w:start w:val="1"/>
      <w:numFmt w:val="decimal"/>
      <w:lvlText w:val="（%1）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5DC63720"/>
    <w:multiLevelType w:val="multilevel"/>
    <w:tmpl w:val="B7B674E8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D95734"/>
    <w:multiLevelType w:val="hybridMultilevel"/>
    <w:tmpl w:val="4410A6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AE673C"/>
    <w:multiLevelType w:val="hybridMultilevel"/>
    <w:tmpl w:val="2178489C"/>
    <w:lvl w:ilvl="0" w:tplc="F5D6B97A">
      <w:start w:val="1"/>
      <w:numFmt w:val="decimal"/>
      <w:lvlText w:val="（%1）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40"/>
      </w:pPr>
    </w:lvl>
    <w:lvl w:ilvl="2" w:tplc="0409001B" w:tentative="1">
      <w:start w:val="1"/>
      <w:numFmt w:val="lowerRoman"/>
      <w:lvlText w:val="%3."/>
      <w:lvlJc w:val="right"/>
      <w:pPr>
        <w:ind w:left="1440" w:hanging="440"/>
      </w:pPr>
    </w:lvl>
    <w:lvl w:ilvl="3" w:tplc="0409000F" w:tentative="1">
      <w:start w:val="1"/>
      <w:numFmt w:val="decimal"/>
      <w:lvlText w:val="%4."/>
      <w:lvlJc w:val="left"/>
      <w:pPr>
        <w:ind w:left="1880" w:hanging="440"/>
      </w:pPr>
    </w:lvl>
    <w:lvl w:ilvl="4" w:tplc="04090019" w:tentative="1">
      <w:start w:val="1"/>
      <w:numFmt w:val="lowerLetter"/>
      <w:lvlText w:val="%5)"/>
      <w:lvlJc w:val="left"/>
      <w:pPr>
        <w:ind w:left="2320" w:hanging="440"/>
      </w:pPr>
    </w:lvl>
    <w:lvl w:ilvl="5" w:tplc="0409001B" w:tentative="1">
      <w:start w:val="1"/>
      <w:numFmt w:val="lowerRoman"/>
      <w:lvlText w:val="%6."/>
      <w:lvlJc w:val="right"/>
      <w:pPr>
        <w:ind w:left="2760" w:hanging="440"/>
      </w:pPr>
    </w:lvl>
    <w:lvl w:ilvl="6" w:tplc="0409000F" w:tentative="1">
      <w:start w:val="1"/>
      <w:numFmt w:val="decimal"/>
      <w:lvlText w:val="%7."/>
      <w:lvlJc w:val="left"/>
      <w:pPr>
        <w:ind w:left="3200" w:hanging="440"/>
      </w:pPr>
    </w:lvl>
    <w:lvl w:ilvl="7" w:tplc="04090019" w:tentative="1">
      <w:start w:val="1"/>
      <w:numFmt w:val="lowerLetter"/>
      <w:lvlText w:val="%8)"/>
      <w:lvlJc w:val="left"/>
      <w:pPr>
        <w:ind w:left="3640" w:hanging="440"/>
      </w:pPr>
    </w:lvl>
    <w:lvl w:ilvl="8" w:tplc="0409001B" w:tentative="1">
      <w:start w:val="1"/>
      <w:numFmt w:val="lowerRoman"/>
      <w:lvlText w:val="%9."/>
      <w:lvlJc w:val="right"/>
      <w:pPr>
        <w:ind w:left="4080" w:hanging="440"/>
      </w:pPr>
    </w:lvl>
  </w:abstractNum>
  <w:abstractNum w:abstractNumId="28" w15:restartNumberingAfterBreak="0">
    <w:nsid w:val="760022F2"/>
    <w:multiLevelType w:val="hybridMultilevel"/>
    <w:tmpl w:val="B2422346"/>
    <w:lvl w:ilvl="0" w:tplc="3BB05994">
      <w:start w:val="1"/>
      <w:numFmt w:val="decimal"/>
      <w:pStyle w:val="a2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92F4CED"/>
    <w:multiLevelType w:val="hybridMultilevel"/>
    <w:tmpl w:val="0B0ACFD0"/>
    <w:lvl w:ilvl="0" w:tplc="DF5E9C8A">
      <w:start w:val="1"/>
      <w:numFmt w:val="decimal"/>
      <w:pStyle w:val="a3"/>
      <w:lvlText w:val="%1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DFC1122"/>
    <w:multiLevelType w:val="hybridMultilevel"/>
    <w:tmpl w:val="EAE84D40"/>
    <w:lvl w:ilvl="0" w:tplc="131453C8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8"/>
  </w:num>
  <w:num w:numId="2">
    <w:abstractNumId w:val="29"/>
  </w:num>
  <w:num w:numId="3">
    <w:abstractNumId w:val="3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1"/>
  </w:num>
  <w:num w:numId="9">
    <w:abstractNumId w:val="0"/>
  </w:num>
  <w:num w:numId="10">
    <w:abstractNumId w:val="5"/>
  </w:num>
  <w:num w:numId="11">
    <w:abstractNumId w:val="4"/>
  </w:num>
  <w:num w:numId="12">
    <w:abstractNumId w:val="8"/>
  </w:num>
  <w:num w:numId="13">
    <w:abstractNumId w:val="23"/>
  </w:num>
  <w:num w:numId="14">
    <w:abstractNumId w:val="19"/>
  </w:num>
  <w:num w:numId="15">
    <w:abstractNumId w:val="18"/>
  </w:num>
  <w:num w:numId="16">
    <w:abstractNumId w:val="27"/>
  </w:num>
  <w:num w:numId="17">
    <w:abstractNumId w:val="13"/>
  </w:num>
  <w:num w:numId="18">
    <w:abstractNumId w:val="24"/>
  </w:num>
  <w:num w:numId="19">
    <w:abstractNumId w:val="17"/>
  </w:num>
  <w:num w:numId="20">
    <w:abstractNumId w:val="12"/>
  </w:num>
  <w:num w:numId="21">
    <w:abstractNumId w:val="14"/>
  </w:num>
  <w:num w:numId="22">
    <w:abstractNumId w:val="15"/>
  </w:num>
  <w:num w:numId="23">
    <w:abstractNumId w:val="30"/>
  </w:num>
  <w:num w:numId="24">
    <w:abstractNumId w:val="22"/>
  </w:num>
  <w:num w:numId="25">
    <w:abstractNumId w:val="21"/>
  </w:num>
  <w:num w:numId="26">
    <w:abstractNumId w:val="11"/>
  </w:num>
  <w:num w:numId="27">
    <w:abstractNumId w:val="10"/>
  </w:num>
  <w:num w:numId="28">
    <w:abstractNumId w:val="26"/>
  </w:num>
  <w:num w:numId="29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6"/>
  </w:num>
  <w:num w:numId="31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480"/>
  <w:autoHyphenation/>
  <w:characterSpacingControl w:val="doNotCompress"/>
  <w:hdrShapeDefaults>
    <o:shapedefaults v:ext="edit" spidmax="2049"/>
  </w:hdrShapeDefaults>
  <w:footnotePr>
    <w:numFmt w:val="decimalEnclosedCircleChinese"/>
    <w:numRestart w:val="eachPage"/>
    <w:footnote w:id="-1"/>
    <w:footnote w:id="0"/>
    <w:footnote w:id="1"/>
  </w:footnotePr>
  <w:endnotePr>
    <w:numFmt w:val="decimalEnclosedCircleChinese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E3"/>
    <w:rsid w:val="00000257"/>
    <w:rsid w:val="00000CA0"/>
    <w:rsid w:val="000033FE"/>
    <w:rsid w:val="000038FA"/>
    <w:rsid w:val="00003C1F"/>
    <w:rsid w:val="000043EB"/>
    <w:rsid w:val="00004A73"/>
    <w:rsid w:val="00004C09"/>
    <w:rsid w:val="0000716F"/>
    <w:rsid w:val="000073C7"/>
    <w:rsid w:val="0001069C"/>
    <w:rsid w:val="00011FBC"/>
    <w:rsid w:val="00013C11"/>
    <w:rsid w:val="00014FE4"/>
    <w:rsid w:val="00015922"/>
    <w:rsid w:val="00016C00"/>
    <w:rsid w:val="00017207"/>
    <w:rsid w:val="000230B7"/>
    <w:rsid w:val="000252CE"/>
    <w:rsid w:val="00025A04"/>
    <w:rsid w:val="000272B2"/>
    <w:rsid w:val="00027F7F"/>
    <w:rsid w:val="00031D3C"/>
    <w:rsid w:val="000322E7"/>
    <w:rsid w:val="000343AE"/>
    <w:rsid w:val="00036209"/>
    <w:rsid w:val="00036E55"/>
    <w:rsid w:val="00036E8E"/>
    <w:rsid w:val="000370C6"/>
    <w:rsid w:val="00037C1A"/>
    <w:rsid w:val="00040045"/>
    <w:rsid w:val="0004184B"/>
    <w:rsid w:val="00042175"/>
    <w:rsid w:val="0004225D"/>
    <w:rsid w:val="0004378D"/>
    <w:rsid w:val="00043A94"/>
    <w:rsid w:val="00043CD5"/>
    <w:rsid w:val="00043ECB"/>
    <w:rsid w:val="000461CF"/>
    <w:rsid w:val="00052CBA"/>
    <w:rsid w:val="000545EF"/>
    <w:rsid w:val="00054866"/>
    <w:rsid w:val="00055684"/>
    <w:rsid w:val="00055EB7"/>
    <w:rsid w:val="00060128"/>
    <w:rsid w:val="00061FB9"/>
    <w:rsid w:val="0006227F"/>
    <w:rsid w:val="0006295E"/>
    <w:rsid w:val="000633B1"/>
    <w:rsid w:val="00064659"/>
    <w:rsid w:val="00064B8D"/>
    <w:rsid w:val="00066B03"/>
    <w:rsid w:val="00067471"/>
    <w:rsid w:val="000674B3"/>
    <w:rsid w:val="00074CAA"/>
    <w:rsid w:val="00075BC8"/>
    <w:rsid w:val="000760AA"/>
    <w:rsid w:val="000762AE"/>
    <w:rsid w:val="000770AE"/>
    <w:rsid w:val="000774AE"/>
    <w:rsid w:val="000777C1"/>
    <w:rsid w:val="0007792E"/>
    <w:rsid w:val="00080C2D"/>
    <w:rsid w:val="00081EDE"/>
    <w:rsid w:val="00082116"/>
    <w:rsid w:val="000842D5"/>
    <w:rsid w:val="000850F2"/>
    <w:rsid w:val="00086030"/>
    <w:rsid w:val="00086F41"/>
    <w:rsid w:val="00086F50"/>
    <w:rsid w:val="00087CE5"/>
    <w:rsid w:val="00087E89"/>
    <w:rsid w:val="00090B7D"/>
    <w:rsid w:val="00092091"/>
    <w:rsid w:val="00092A1E"/>
    <w:rsid w:val="000941B0"/>
    <w:rsid w:val="00094C83"/>
    <w:rsid w:val="000A133D"/>
    <w:rsid w:val="000A3B76"/>
    <w:rsid w:val="000A55A2"/>
    <w:rsid w:val="000A5CE0"/>
    <w:rsid w:val="000A729F"/>
    <w:rsid w:val="000A7646"/>
    <w:rsid w:val="000B0B80"/>
    <w:rsid w:val="000B17C6"/>
    <w:rsid w:val="000B21B4"/>
    <w:rsid w:val="000B279D"/>
    <w:rsid w:val="000B2FE4"/>
    <w:rsid w:val="000B533D"/>
    <w:rsid w:val="000B6C3A"/>
    <w:rsid w:val="000B723B"/>
    <w:rsid w:val="000C01BA"/>
    <w:rsid w:val="000C318C"/>
    <w:rsid w:val="000C3B01"/>
    <w:rsid w:val="000C3DF9"/>
    <w:rsid w:val="000C5479"/>
    <w:rsid w:val="000C612E"/>
    <w:rsid w:val="000C7A0C"/>
    <w:rsid w:val="000D0BB9"/>
    <w:rsid w:val="000D239A"/>
    <w:rsid w:val="000D3A25"/>
    <w:rsid w:val="000D4C04"/>
    <w:rsid w:val="000D5542"/>
    <w:rsid w:val="000E08E4"/>
    <w:rsid w:val="000E1EA8"/>
    <w:rsid w:val="000E30B4"/>
    <w:rsid w:val="000E3C9F"/>
    <w:rsid w:val="000E708B"/>
    <w:rsid w:val="000F0B05"/>
    <w:rsid w:val="000F1254"/>
    <w:rsid w:val="000F20F0"/>
    <w:rsid w:val="000F3E82"/>
    <w:rsid w:val="000F4262"/>
    <w:rsid w:val="000F50E6"/>
    <w:rsid w:val="000F5C42"/>
    <w:rsid w:val="000F621E"/>
    <w:rsid w:val="000F625F"/>
    <w:rsid w:val="000F64AC"/>
    <w:rsid w:val="00100D96"/>
    <w:rsid w:val="001014C0"/>
    <w:rsid w:val="00102307"/>
    <w:rsid w:val="00102531"/>
    <w:rsid w:val="0010589E"/>
    <w:rsid w:val="0010708C"/>
    <w:rsid w:val="00111FB2"/>
    <w:rsid w:val="00112567"/>
    <w:rsid w:val="001135FF"/>
    <w:rsid w:val="0011475B"/>
    <w:rsid w:val="00114920"/>
    <w:rsid w:val="00116984"/>
    <w:rsid w:val="00117890"/>
    <w:rsid w:val="001206A1"/>
    <w:rsid w:val="001206DF"/>
    <w:rsid w:val="00122200"/>
    <w:rsid w:val="00122B4B"/>
    <w:rsid w:val="00122E35"/>
    <w:rsid w:val="00125146"/>
    <w:rsid w:val="00125E5C"/>
    <w:rsid w:val="001268F6"/>
    <w:rsid w:val="00126921"/>
    <w:rsid w:val="001304DB"/>
    <w:rsid w:val="001309BC"/>
    <w:rsid w:val="00130B04"/>
    <w:rsid w:val="00130CEE"/>
    <w:rsid w:val="00131392"/>
    <w:rsid w:val="0013140A"/>
    <w:rsid w:val="00131D89"/>
    <w:rsid w:val="001320D5"/>
    <w:rsid w:val="00133985"/>
    <w:rsid w:val="00140E98"/>
    <w:rsid w:val="00141301"/>
    <w:rsid w:val="0014196D"/>
    <w:rsid w:val="00141BCB"/>
    <w:rsid w:val="001438E6"/>
    <w:rsid w:val="00144509"/>
    <w:rsid w:val="00147EDE"/>
    <w:rsid w:val="00151361"/>
    <w:rsid w:val="0015355F"/>
    <w:rsid w:val="00154171"/>
    <w:rsid w:val="00155340"/>
    <w:rsid w:val="0015700F"/>
    <w:rsid w:val="001575AB"/>
    <w:rsid w:val="0016456F"/>
    <w:rsid w:val="00165324"/>
    <w:rsid w:val="00170237"/>
    <w:rsid w:val="00171C20"/>
    <w:rsid w:val="00173259"/>
    <w:rsid w:val="00173D7E"/>
    <w:rsid w:val="00173EAE"/>
    <w:rsid w:val="001767D3"/>
    <w:rsid w:val="00176CEA"/>
    <w:rsid w:val="00177855"/>
    <w:rsid w:val="00181863"/>
    <w:rsid w:val="00183215"/>
    <w:rsid w:val="001834CF"/>
    <w:rsid w:val="001851E0"/>
    <w:rsid w:val="00185626"/>
    <w:rsid w:val="001868DD"/>
    <w:rsid w:val="00187F94"/>
    <w:rsid w:val="00191C8D"/>
    <w:rsid w:val="00192B5D"/>
    <w:rsid w:val="00194926"/>
    <w:rsid w:val="00194DE9"/>
    <w:rsid w:val="0019570D"/>
    <w:rsid w:val="001958CC"/>
    <w:rsid w:val="001A0362"/>
    <w:rsid w:val="001A0FAA"/>
    <w:rsid w:val="001A1E56"/>
    <w:rsid w:val="001A3C4A"/>
    <w:rsid w:val="001A600E"/>
    <w:rsid w:val="001A6824"/>
    <w:rsid w:val="001B1680"/>
    <w:rsid w:val="001B31F0"/>
    <w:rsid w:val="001B3A8E"/>
    <w:rsid w:val="001C013B"/>
    <w:rsid w:val="001C0902"/>
    <w:rsid w:val="001C0B82"/>
    <w:rsid w:val="001C0F6B"/>
    <w:rsid w:val="001C26B7"/>
    <w:rsid w:val="001C393C"/>
    <w:rsid w:val="001C5149"/>
    <w:rsid w:val="001C5D2C"/>
    <w:rsid w:val="001C6776"/>
    <w:rsid w:val="001D0A1C"/>
    <w:rsid w:val="001D1C2E"/>
    <w:rsid w:val="001D1C81"/>
    <w:rsid w:val="001D2343"/>
    <w:rsid w:val="001D264B"/>
    <w:rsid w:val="001D2E38"/>
    <w:rsid w:val="001D5490"/>
    <w:rsid w:val="001D6AF4"/>
    <w:rsid w:val="001E07C8"/>
    <w:rsid w:val="001E3791"/>
    <w:rsid w:val="001E7DBC"/>
    <w:rsid w:val="001F1AAF"/>
    <w:rsid w:val="001F1C7A"/>
    <w:rsid w:val="001F20F7"/>
    <w:rsid w:val="001F36D1"/>
    <w:rsid w:val="001F374C"/>
    <w:rsid w:val="001F3E76"/>
    <w:rsid w:val="001F4891"/>
    <w:rsid w:val="001F5329"/>
    <w:rsid w:val="001F6B73"/>
    <w:rsid w:val="001F79D6"/>
    <w:rsid w:val="00202BD7"/>
    <w:rsid w:val="00203270"/>
    <w:rsid w:val="0020332A"/>
    <w:rsid w:val="002060C2"/>
    <w:rsid w:val="00210D20"/>
    <w:rsid w:val="002114B5"/>
    <w:rsid w:val="00214906"/>
    <w:rsid w:val="00215AB1"/>
    <w:rsid w:val="00217C79"/>
    <w:rsid w:val="0022263C"/>
    <w:rsid w:val="00222F2F"/>
    <w:rsid w:val="00226174"/>
    <w:rsid w:val="00226A38"/>
    <w:rsid w:val="0022715D"/>
    <w:rsid w:val="002301F3"/>
    <w:rsid w:val="00231957"/>
    <w:rsid w:val="00231AF9"/>
    <w:rsid w:val="00232071"/>
    <w:rsid w:val="002327F6"/>
    <w:rsid w:val="00232AEA"/>
    <w:rsid w:val="00233D2F"/>
    <w:rsid w:val="0023407E"/>
    <w:rsid w:val="00235F23"/>
    <w:rsid w:val="00237855"/>
    <w:rsid w:val="00237D0A"/>
    <w:rsid w:val="0024016F"/>
    <w:rsid w:val="002421F7"/>
    <w:rsid w:val="00242BDA"/>
    <w:rsid w:val="00242CFA"/>
    <w:rsid w:val="002431A4"/>
    <w:rsid w:val="00244F52"/>
    <w:rsid w:val="00244F57"/>
    <w:rsid w:val="00245448"/>
    <w:rsid w:val="00246068"/>
    <w:rsid w:val="00246A37"/>
    <w:rsid w:val="0024796D"/>
    <w:rsid w:val="00251694"/>
    <w:rsid w:val="0025497B"/>
    <w:rsid w:val="00254B5B"/>
    <w:rsid w:val="0025744A"/>
    <w:rsid w:val="00260592"/>
    <w:rsid w:val="002612E0"/>
    <w:rsid w:val="00261A65"/>
    <w:rsid w:val="00261F33"/>
    <w:rsid w:val="00262349"/>
    <w:rsid w:val="00267C7E"/>
    <w:rsid w:val="00273687"/>
    <w:rsid w:val="00273B7D"/>
    <w:rsid w:val="0027462A"/>
    <w:rsid w:val="00274963"/>
    <w:rsid w:val="002814FD"/>
    <w:rsid w:val="00281B82"/>
    <w:rsid w:val="002825E1"/>
    <w:rsid w:val="002858F8"/>
    <w:rsid w:val="002871B2"/>
    <w:rsid w:val="00287EBC"/>
    <w:rsid w:val="00290E87"/>
    <w:rsid w:val="0029118E"/>
    <w:rsid w:val="002929F3"/>
    <w:rsid w:val="00293B56"/>
    <w:rsid w:val="00293FFC"/>
    <w:rsid w:val="002977AD"/>
    <w:rsid w:val="002A0048"/>
    <w:rsid w:val="002A14E9"/>
    <w:rsid w:val="002A2872"/>
    <w:rsid w:val="002A43B6"/>
    <w:rsid w:val="002A485E"/>
    <w:rsid w:val="002A5C24"/>
    <w:rsid w:val="002A6914"/>
    <w:rsid w:val="002A703D"/>
    <w:rsid w:val="002A7AD3"/>
    <w:rsid w:val="002B126C"/>
    <w:rsid w:val="002B14EB"/>
    <w:rsid w:val="002B28ED"/>
    <w:rsid w:val="002B345E"/>
    <w:rsid w:val="002B5157"/>
    <w:rsid w:val="002B6BB5"/>
    <w:rsid w:val="002B705F"/>
    <w:rsid w:val="002B76C3"/>
    <w:rsid w:val="002C0AB9"/>
    <w:rsid w:val="002C1435"/>
    <w:rsid w:val="002C1763"/>
    <w:rsid w:val="002C204E"/>
    <w:rsid w:val="002C2B78"/>
    <w:rsid w:val="002C3690"/>
    <w:rsid w:val="002C5AB8"/>
    <w:rsid w:val="002D121A"/>
    <w:rsid w:val="002D1B63"/>
    <w:rsid w:val="002D345E"/>
    <w:rsid w:val="002D38EC"/>
    <w:rsid w:val="002D3BA1"/>
    <w:rsid w:val="002D595C"/>
    <w:rsid w:val="002D6864"/>
    <w:rsid w:val="002D6AEC"/>
    <w:rsid w:val="002D7BCD"/>
    <w:rsid w:val="002E1011"/>
    <w:rsid w:val="002E1A56"/>
    <w:rsid w:val="002E335F"/>
    <w:rsid w:val="002E58DC"/>
    <w:rsid w:val="002E664C"/>
    <w:rsid w:val="002E6C6E"/>
    <w:rsid w:val="002E71CA"/>
    <w:rsid w:val="002F0512"/>
    <w:rsid w:val="002F0965"/>
    <w:rsid w:val="002F4617"/>
    <w:rsid w:val="002F5890"/>
    <w:rsid w:val="002F5B4B"/>
    <w:rsid w:val="002F5CFA"/>
    <w:rsid w:val="002F6D42"/>
    <w:rsid w:val="002F6F7B"/>
    <w:rsid w:val="00300E94"/>
    <w:rsid w:val="00304450"/>
    <w:rsid w:val="003065B7"/>
    <w:rsid w:val="00306E44"/>
    <w:rsid w:val="00310988"/>
    <w:rsid w:val="00311900"/>
    <w:rsid w:val="003124F0"/>
    <w:rsid w:val="003166AF"/>
    <w:rsid w:val="0031773C"/>
    <w:rsid w:val="00320435"/>
    <w:rsid w:val="00322F54"/>
    <w:rsid w:val="003238A2"/>
    <w:rsid w:val="00325EF4"/>
    <w:rsid w:val="00333AAD"/>
    <w:rsid w:val="003348E0"/>
    <w:rsid w:val="00336BC4"/>
    <w:rsid w:val="00337650"/>
    <w:rsid w:val="00337967"/>
    <w:rsid w:val="00343119"/>
    <w:rsid w:val="00343968"/>
    <w:rsid w:val="003439B1"/>
    <w:rsid w:val="0034716C"/>
    <w:rsid w:val="00351306"/>
    <w:rsid w:val="003513E1"/>
    <w:rsid w:val="00352A32"/>
    <w:rsid w:val="00352D56"/>
    <w:rsid w:val="00353F30"/>
    <w:rsid w:val="00354358"/>
    <w:rsid w:val="00355E07"/>
    <w:rsid w:val="00360E31"/>
    <w:rsid w:val="003660A6"/>
    <w:rsid w:val="00366520"/>
    <w:rsid w:val="00366E9A"/>
    <w:rsid w:val="0037085A"/>
    <w:rsid w:val="003721BD"/>
    <w:rsid w:val="00375CF3"/>
    <w:rsid w:val="00376229"/>
    <w:rsid w:val="00382017"/>
    <w:rsid w:val="003829DA"/>
    <w:rsid w:val="00382B21"/>
    <w:rsid w:val="00385977"/>
    <w:rsid w:val="0038607F"/>
    <w:rsid w:val="00386DE4"/>
    <w:rsid w:val="003917AE"/>
    <w:rsid w:val="00391B53"/>
    <w:rsid w:val="00391F09"/>
    <w:rsid w:val="00391F30"/>
    <w:rsid w:val="003921E1"/>
    <w:rsid w:val="00392A5D"/>
    <w:rsid w:val="00394D25"/>
    <w:rsid w:val="003960A9"/>
    <w:rsid w:val="003962C4"/>
    <w:rsid w:val="003A17BF"/>
    <w:rsid w:val="003A1820"/>
    <w:rsid w:val="003A3210"/>
    <w:rsid w:val="003A35D9"/>
    <w:rsid w:val="003A5FDD"/>
    <w:rsid w:val="003A664D"/>
    <w:rsid w:val="003A66B8"/>
    <w:rsid w:val="003B2B05"/>
    <w:rsid w:val="003B4449"/>
    <w:rsid w:val="003B5942"/>
    <w:rsid w:val="003C0117"/>
    <w:rsid w:val="003C1695"/>
    <w:rsid w:val="003C16BF"/>
    <w:rsid w:val="003C1E47"/>
    <w:rsid w:val="003C268D"/>
    <w:rsid w:val="003C3128"/>
    <w:rsid w:val="003C5B48"/>
    <w:rsid w:val="003C6F39"/>
    <w:rsid w:val="003D124C"/>
    <w:rsid w:val="003D1742"/>
    <w:rsid w:val="003D1781"/>
    <w:rsid w:val="003D4A3D"/>
    <w:rsid w:val="003D4B40"/>
    <w:rsid w:val="003D4E7B"/>
    <w:rsid w:val="003D5610"/>
    <w:rsid w:val="003D5B39"/>
    <w:rsid w:val="003D6410"/>
    <w:rsid w:val="003D6B27"/>
    <w:rsid w:val="003D7DE6"/>
    <w:rsid w:val="003E2322"/>
    <w:rsid w:val="003E471F"/>
    <w:rsid w:val="003E5247"/>
    <w:rsid w:val="003E725A"/>
    <w:rsid w:val="003F07AF"/>
    <w:rsid w:val="003F0D2F"/>
    <w:rsid w:val="003F23DE"/>
    <w:rsid w:val="003F2867"/>
    <w:rsid w:val="003F3F72"/>
    <w:rsid w:val="003F4728"/>
    <w:rsid w:val="003F5105"/>
    <w:rsid w:val="003F640E"/>
    <w:rsid w:val="003F75EE"/>
    <w:rsid w:val="003F7D1E"/>
    <w:rsid w:val="0040067C"/>
    <w:rsid w:val="00400E35"/>
    <w:rsid w:val="00402235"/>
    <w:rsid w:val="0040391E"/>
    <w:rsid w:val="004058E2"/>
    <w:rsid w:val="00405E5E"/>
    <w:rsid w:val="00405F37"/>
    <w:rsid w:val="004105CE"/>
    <w:rsid w:val="00411380"/>
    <w:rsid w:val="00411F03"/>
    <w:rsid w:val="00413F16"/>
    <w:rsid w:val="00414A9F"/>
    <w:rsid w:val="00415519"/>
    <w:rsid w:val="00415851"/>
    <w:rsid w:val="0041744F"/>
    <w:rsid w:val="004228D1"/>
    <w:rsid w:val="00422EC8"/>
    <w:rsid w:val="0042663D"/>
    <w:rsid w:val="00426AF9"/>
    <w:rsid w:val="00426E3B"/>
    <w:rsid w:val="004305AC"/>
    <w:rsid w:val="00431C0C"/>
    <w:rsid w:val="00432A54"/>
    <w:rsid w:val="004335B6"/>
    <w:rsid w:val="00433FB2"/>
    <w:rsid w:val="00436DF9"/>
    <w:rsid w:val="00441122"/>
    <w:rsid w:val="00441448"/>
    <w:rsid w:val="00441690"/>
    <w:rsid w:val="00442626"/>
    <w:rsid w:val="00442678"/>
    <w:rsid w:val="004439B8"/>
    <w:rsid w:val="00444051"/>
    <w:rsid w:val="004441E4"/>
    <w:rsid w:val="00444C4F"/>
    <w:rsid w:val="004457C2"/>
    <w:rsid w:val="00446041"/>
    <w:rsid w:val="0044632F"/>
    <w:rsid w:val="004500B5"/>
    <w:rsid w:val="00450B08"/>
    <w:rsid w:val="0045720B"/>
    <w:rsid w:val="0045798D"/>
    <w:rsid w:val="00460281"/>
    <w:rsid w:val="00461482"/>
    <w:rsid w:val="00464E1A"/>
    <w:rsid w:val="00464F79"/>
    <w:rsid w:val="00466FDD"/>
    <w:rsid w:val="0047572D"/>
    <w:rsid w:val="00476C46"/>
    <w:rsid w:val="00477C19"/>
    <w:rsid w:val="00482D00"/>
    <w:rsid w:val="00486C48"/>
    <w:rsid w:val="00486FE3"/>
    <w:rsid w:val="00490A57"/>
    <w:rsid w:val="0049125F"/>
    <w:rsid w:val="00491C24"/>
    <w:rsid w:val="00492165"/>
    <w:rsid w:val="00493FF7"/>
    <w:rsid w:val="00495D06"/>
    <w:rsid w:val="004A06CA"/>
    <w:rsid w:val="004A095B"/>
    <w:rsid w:val="004A4354"/>
    <w:rsid w:val="004A46AD"/>
    <w:rsid w:val="004A582E"/>
    <w:rsid w:val="004B030A"/>
    <w:rsid w:val="004B11EA"/>
    <w:rsid w:val="004B25E2"/>
    <w:rsid w:val="004B3D3B"/>
    <w:rsid w:val="004B44B1"/>
    <w:rsid w:val="004B4587"/>
    <w:rsid w:val="004B5DDD"/>
    <w:rsid w:val="004B6487"/>
    <w:rsid w:val="004B689B"/>
    <w:rsid w:val="004C05D6"/>
    <w:rsid w:val="004C184B"/>
    <w:rsid w:val="004C1955"/>
    <w:rsid w:val="004C20F3"/>
    <w:rsid w:val="004C3822"/>
    <w:rsid w:val="004C6AA0"/>
    <w:rsid w:val="004D14F7"/>
    <w:rsid w:val="004D314A"/>
    <w:rsid w:val="004D37CC"/>
    <w:rsid w:val="004D520E"/>
    <w:rsid w:val="004E0EBC"/>
    <w:rsid w:val="004E1B20"/>
    <w:rsid w:val="004E37E6"/>
    <w:rsid w:val="004E4062"/>
    <w:rsid w:val="004E6500"/>
    <w:rsid w:val="004F066A"/>
    <w:rsid w:val="004F1814"/>
    <w:rsid w:val="004F2293"/>
    <w:rsid w:val="004F32A8"/>
    <w:rsid w:val="004F4DE7"/>
    <w:rsid w:val="004F52CA"/>
    <w:rsid w:val="004F608C"/>
    <w:rsid w:val="004F6392"/>
    <w:rsid w:val="004F7624"/>
    <w:rsid w:val="00500B8D"/>
    <w:rsid w:val="005010B7"/>
    <w:rsid w:val="005013A3"/>
    <w:rsid w:val="00501705"/>
    <w:rsid w:val="00502542"/>
    <w:rsid w:val="00503E8E"/>
    <w:rsid w:val="00506270"/>
    <w:rsid w:val="00506FEB"/>
    <w:rsid w:val="00511422"/>
    <w:rsid w:val="00512C38"/>
    <w:rsid w:val="00512E36"/>
    <w:rsid w:val="0051470A"/>
    <w:rsid w:val="005149FD"/>
    <w:rsid w:val="00515F66"/>
    <w:rsid w:val="00517E6A"/>
    <w:rsid w:val="0052037B"/>
    <w:rsid w:val="0052455E"/>
    <w:rsid w:val="00524D92"/>
    <w:rsid w:val="00525E5F"/>
    <w:rsid w:val="00526A45"/>
    <w:rsid w:val="00527721"/>
    <w:rsid w:val="0053160B"/>
    <w:rsid w:val="00535546"/>
    <w:rsid w:val="005367A0"/>
    <w:rsid w:val="0053708F"/>
    <w:rsid w:val="0053723E"/>
    <w:rsid w:val="0054101E"/>
    <w:rsid w:val="0054251E"/>
    <w:rsid w:val="00542D4B"/>
    <w:rsid w:val="00544B30"/>
    <w:rsid w:val="00545494"/>
    <w:rsid w:val="00545EE2"/>
    <w:rsid w:val="005472B3"/>
    <w:rsid w:val="005479D2"/>
    <w:rsid w:val="00547D95"/>
    <w:rsid w:val="00550A46"/>
    <w:rsid w:val="00550D91"/>
    <w:rsid w:val="00552DC6"/>
    <w:rsid w:val="00553367"/>
    <w:rsid w:val="0055482C"/>
    <w:rsid w:val="00554C49"/>
    <w:rsid w:val="00557D59"/>
    <w:rsid w:val="00564655"/>
    <w:rsid w:val="00564BB2"/>
    <w:rsid w:val="00564EA6"/>
    <w:rsid w:val="005668F7"/>
    <w:rsid w:val="00566A4E"/>
    <w:rsid w:val="00566D30"/>
    <w:rsid w:val="00570AB3"/>
    <w:rsid w:val="005712DF"/>
    <w:rsid w:val="00572094"/>
    <w:rsid w:val="0057209F"/>
    <w:rsid w:val="00573EB1"/>
    <w:rsid w:val="005769B2"/>
    <w:rsid w:val="00576AD0"/>
    <w:rsid w:val="005777D2"/>
    <w:rsid w:val="00581596"/>
    <w:rsid w:val="005821DF"/>
    <w:rsid w:val="005836A9"/>
    <w:rsid w:val="00583C72"/>
    <w:rsid w:val="00584B59"/>
    <w:rsid w:val="00585B21"/>
    <w:rsid w:val="00586325"/>
    <w:rsid w:val="005902F0"/>
    <w:rsid w:val="00591747"/>
    <w:rsid w:val="0059392B"/>
    <w:rsid w:val="00593C7A"/>
    <w:rsid w:val="0059458A"/>
    <w:rsid w:val="005958C6"/>
    <w:rsid w:val="005968A5"/>
    <w:rsid w:val="005A0D2C"/>
    <w:rsid w:val="005A0FA2"/>
    <w:rsid w:val="005A2EEB"/>
    <w:rsid w:val="005A5A9C"/>
    <w:rsid w:val="005A5EF9"/>
    <w:rsid w:val="005B075E"/>
    <w:rsid w:val="005B0EE5"/>
    <w:rsid w:val="005B0FBF"/>
    <w:rsid w:val="005B2277"/>
    <w:rsid w:val="005B3B94"/>
    <w:rsid w:val="005B3DBC"/>
    <w:rsid w:val="005B705E"/>
    <w:rsid w:val="005B75A8"/>
    <w:rsid w:val="005B7F0D"/>
    <w:rsid w:val="005C3E8B"/>
    <w:rsid w:val="005C3F02"/>
    <w:rsid w:val="005C5825"/>
    <w:rsid w:val="005D0338"/>
    <w:rsid w:val="005D19B9"/>
    <w:rsid w:val="005D2928"/>
    <w:rsid w:val="005D4A8E"/>
    <w:rsid w:val="005D7D87"/>
    <w:rsid w:val="005E01AB"/>
    <w:rsid w:val="005E18F5"/>
    <w:rsid w:val="005E5E4F"/>
    <w:rsid w:val="005F00D7"/>
    <w:rsid w:val="005F17DD"/>
    <w:rsid w:val="005F1D69"/>
    <w:rsid w:val="005F231E"/>
    <w:rsid w:val="005F2DF4"/>
    <w:rsid w:val="005F3983"/>
    <w:rsid w:val="005F4632"/>
    <w:rsid w:val="005F5083"/>
    <w:rsid w:val="00600752"/>
    <w:rsid w:val="00603AA5"/>
    <w:rsid w:val="006045F1"/>
    <w:rsid w:val="00604B91"/>
    <w:rsid w:val="00605174"/>
    <w:rsid w:val="00605AE7"/>
    <w:rsid w:val="00607BB3"/>
    <w:rsid w:val="00610D81"/>
    <w:rsid w:val="006131C6"/>
    <w:rsid w:val="00617529"/>
    <w:rsid w:val="00620097"/>
    <w:rsid w:val="00620285"/>
    <w:rsid w:val="006228D6"/>
    <w:rsid w:val="00622EA2"/>
    <w:rsid w:val="0062331E"/>
    <w:rsid w:val="006240A7"/>
    <w:rsid w:val="006241B7"/>
    <w:rsid w:val="00624D55"/>
    <w:rsid w:val="00625B62"/>
    <w:rsid w:val="006260FB"/>
    <w:rsid w:val="00626B7C"/>
    <w:rsid w:val="00627568"/>
    <w:rsid w:val="006327EB"/>
    <w:rsid w:val="006332A9"/>
    <w:rsid w:val="00636C3B"/>
    <w:rsid w:val="006376B4"/>
    <w:rsid w:val="006377C6"/>
    <w:rsid w:val="00637D76"/>
    <w:rsid w:val="006429B8"/>
    <w:rsid w:val="006437DD"/>
    <w:rsid w:val="006450B3"/>
    <w:rsid w:val="006459B2"/>
    <w:rsid w:val="00646005"/>
    <w:rsid w:val="00646D0A"/>
    <w:rsid w:val="00647601"/>
    <w:rsid w:val="006479AB"/>
    <w:rsid w:val="00650164"/>
    <w:rsid w:val="006504AA"/>
    <w:rsid w:val="00650954"/>
    <w:rsid w:val="00652715"/>
    <w:rsid w:val="00652C80"/>
    <w:rsid w:val="00652EED"/>
    <w:rsid w:val="00653501"/>
    <w:rsid w:val="00653A1C"/>
    <w:rsid w:val="00653DE3"/>
    <w:rsid w:val="00655944"/>
    <w:rsid w:val="00656791"/>
    <w:rsid w:val="00657EF5"/>
    <w:rsid w:val="00660CB4"/>
    <w:rsid w:val="00660DBD"/>
    <w:rsid w:val="006627EB"/>
    <w:rsid w:val="0066335F"/>
    <w:rsid w:val="00663EA0"/>
    <w:rsid w:val="006644EB"/>
    <w:rsid w:val="0066535A"/>
    <w:rsid w:val="006666D9"/>
    <w:rsid w:val="0067214E"/>
    <w:rsid w:val="006723FE"/>
    <w:rsid w:val="006773E2"/>
    <w:rsid w:val="0068047A"/>
    <w:rsid w:val="006805AE"/>
    <w:rsid w:val="00681194"/>
    <w:rsid w:val="00681380"/>
    <w:rsid w:val="00681C9E"/>
    <w:rsid w:val="0068271C"/>
    <w:rsid w:val="00685FAC"/>
    <w:rsid w:val="00687F33"/>
    <w:rsid w:val="00690CFF"/>
    <w:rsid w:val="006919BC"/>
    <w:rsid w:val="00691E81"/>
    <w:rsid w:val="00692BDF"/>
    <w:rsid w:val="00693FCC"/>
    <w:rsid w:val="006950FE"/>
    <w:rsid w:val="006954C2"/>
    <w:rsid w:val="00697500"/>
    <w:rsid w:val="006A129B"/>
    <w:rsid w:val="006A18E7"/>
    <w:rsid w:val="006A1F58"/>
    <w:rsid w:val="006A412D"/>
    <w:rsid w:val="006A47DD"/>
    <w:rsid w:val="006A6A7D"/>
    <w:rsid w:val="006B2BEC"/>
    <w:rsid w:val="006B4B0D"/>
    <w:rsid w:val="006C14E4"/>
    <w:rsid w:val="006C29F7"/>
    <w:rsid w:val="006C3D82"/>
    <w:rsid w:val="006C52E0"/>
    <w:rsid w:val="006C5588"/>
    <w:rsid w:val="006D1B64"/>
    <w:rsid w:val="006D2BFA"/>
    <w:rsid w:val="006D6C1A"/>
    <w:rsid w:val="006D7760"/>
    <w:rsid w:val="006E1327"/>
    <w:rsid w:val="006E26EC"/>
    <w:rsid w:val="006E27A3"/>
    <w:rsid w:val="006E47C4"/>
    <w:rsid w:val="006E6F11"/>
    <w:rsid w:val="006E748A"/>
    <w:rsid w:val="006F056B"/>
    <w:rsid w:val="006F1C05"/>
    <w:rsid w:val="006F22C8"/>
    <w:rsid w:val="006F30C2"/>
    <w:rsid w:val="006F355C"/>
    <w:rsid w:val="006F3EF6"/>
    <w:rsid w:val="006F4379"/>
    <w:rsid w:val="006F588E"/>
    <w:rsid w:val="006F64F0"/>
    <w:rsid w:val="006F7ABF"/>
    <w:rsid w:val="00700283"/>
    <w:rsid w:val="007012C9"/>
    <w:rsid w:val="007016CB"/>
    <w:rsid w:val="0070371D"/>
    <w:rsid w:val="00705AC4"/>
    <w:rsid w:val="007064E4"/>
    <w:rsid w:val="00706E9F"/>
    <w:rsid w:val="00710528"/>
    <w:rsid w:val="0071271E"/>
    <w:rsid w:val="00712EE4"/>
    <w:rsid w:val="00713224"/>
    <w:rsid w:val="00715A42"/>
    <w:rsid w:val="00716295"/>
    <w:rsid w:val="00716D92"/>
    <w:rsid w:val="007204CD"/>
    <w:rsid w:val="0072334E"/>
    <w:rsid w:val="00723E0D"/>
    <w:rsid w:val="007308E3"/>
    <w:rsid w:val="00732F19"/>
    <w:rsid w:val="00733A6C"/>
    <w:rsid w:val="00734429"/>
    <w:rsid w:val="007365FD"/>
    <w:rsid w:val="00736F00"/>
    <w:rsid w:val="007402D4"/>
    <w:rsid w:val="00740C9A"/>
    <w:rsid w:val="007420CF"/>
    <w:rsid w:val="007442A7"/>
    <w:rsid w:val="00744547"/>
    <w:rsid w:val="00744B02"/>
    <w:rsid w:val="00745756"/>
    <w:rsid w:val="00745F43"/>
    <w:rsid w:val="00746622"/>
    <w:rsid w:val="00750F7A"/>
    <w:rsid w:val="0075121C"/>
    <w:rsid w:val="00751C18"/>
    <w:rsid w:val="007524F1"/>
    <w:rsid w:val="0075309F"/>
    <w:rsid w:val="0075314C"/>
    <w:rsid w:val="00753CAE"/>
    <w:rsid w:val="00755D09"/>
    <w:rsid w:val="00756FB3"/>
    <w:rsid w:val="00762C19"/>
    <w:rsid w:val="007635D4"/>
    <w:rsid w:val="0076375F"/>
    <w:rsid w:val="00764CBD"/>
    <w:rsid w:val="00770BD9"/>
    <w:rsid w:val="00771502"/>
    <w:rsid w:val="0077696D"/>
    <w:rsid w:val="00776C1B"/>
    <w:rsid w:val="007800FA"/>
    <w:rsid w:val="00782E3B"/>
    <w:rsid w:val="00784A89"/>
    <w:rsid w:val="00785650"/>
    <w:rsid w:val="00791562"/>
    <w:rsid w:val="007945A8"/>
    <w:rsid w:val="007959F9"/>
    <w:rsid w:val="00796836"/>
    <w:rsid w:val="00796CC0"/>
    <w:rsid w:val="007A2CA6"/>
    <w:rsid w:val="007A4088"/>
    <w:rsid w:val="007A469D"/>
    <w:rsid w:val="007A5C46"/>
    <w:rsid w:val="007A63F9"/>
    <w:rsid w:val="007A6BA0"/>
    <w:rsid w:val="007A733C"/>
    <w:rsid w:val="007A7BC6"/>
    <w:rsid w:val="007B2D01"/>
    <w:rsid w:val="007B4ACF"/>
    <w:rsid w:val="007B63F2"/>
    <w:rsid w:val="007B6C3C"/>
    <w:rsid w:val="007B6CDE"/>
    <w:rsid w:val="007B6E7E"/>
    <w:rsid w:val="007B78DB"/>
    <w:rsid w:val="007C05C3"/>
    <w:rsid w:val="007C0608"/>
    <w:rsid w:val="007C1BBB"/>
    <w:rsid w:val="007C206E"/>
    <w:rsid w:val="007C2BC0"/>
    <w:rsid w:val="007C58A2"/>
    <w:rsid w:val="007C6B3E"/>
    <w:rsid w:val="007C6F86"/>
    <w:rsid w:val="007D3F3B"/>
    <w:rsid w:val="007D593F"/>
    <w:rsid w:val="007E117D"/>
    <w:rsid w:val="007E4080"/>
    <w:rsid w:val="007E41A2"/>
    <w:rsid w:val="007E4AE9"/>
    <w:rsid w:val="007E4E26"/>
    <w:rsid w:val="007E7339"/>
    <w:rsid w:val="007E7C58"/>
    <w:rsid w:val="007E7E06"/>
    <w:rsid w:val="007F04D9"/>
    <w:rsid w:val="007F12D7"/>
    <w:rsid w:val="007F1737"/>
    <w:rsid w:val="007F1FFA"/>
    <w:rsid w:val="007F2ABB"/>
    <w:rsid w:val="007F33F9"/>
    <w:rsid w:val="007F3B64"/>
    <w:rsid w:val="007F3C2B"/>
    <w:rsid w:val="007F519D"/>
    <w:rsid w:val="007F60B0"/>
    <w:rsid w:val="007F7A07"/>
    <w:rsid w:val="008006EE"/>
    <w:rsid w:val="00801EED"/>
    <w:rsid w:val="00802C59"/>
    <w:rsid w:val="00803A00"/>
    <w:rsid w:val="00804945"/>
    <w:rsid w:val="00805054"/>
    <w:rsid w:val="008055CE"/>
    <w:rsid w:val="00805FFF"/>
    <w:rsid w:val="00806E82"/>
    <w:rsid w:val="00812018"/>
    <w:rsid w:val="008129CD"/>
    <w:rsid w:val="00812AA7"/>
    <w:rsid w:val="0081409C"/>
    <w:rsid w:val="00815642"/>
    <w:rsid w:val="008159DF"/>
    <w:rsid w:val="00816B2C"/>
    <w:rsid w:val="00816C0F"/>
    <w:rsid w:val="0081721D"/>
    <w:rsid w:val="0082117E"/>
    <w:rsid w:val="00822204"/>
    <w:rsid w:val="00823167"/>
    <w:rsid w:val="008234E9"/>
    <w:rsid w:val="00823746"/>
    <w:rsid w:val="008242B1"/>
    <w:rsid w:val="00824EA6"/>
    <w:rsid w:val="008255F8"/>
    <w:rsid w:val="0083141C"/>
    <w:rsid w:val="008319DA"/>
    <w:rsid w:val="008320A7"/>
    <w:rsid w:val="0083534C"/>
    <w:rsid w:val="00836B13"/>
    <w:rsid w:val="008375EA"/>
    <w:rsid w:val="008376E9"/>
    <w:rsid w:val="00837D14"/>
    <w:rsid w:val="00840BE8"/>
    <w:rsid w:val="00841804"/>
    <w:rsid w:val="00841807"/>
    <w:rsid w:val="00841EE9"/>
    <w:rsid w:val="00844743"/>
    <w:rsid w:val="00846D6E"/>
    <w:rsid w:val="00847006"/>
    <w:rsid w:val="0084730D"/>
    <w:rsid w:val="00852C10"/>
    <w:rsid w:val="00853C29"/>
    <w:rsid w:val="00854F39"/>
    <w:rsid w:val="008621D6"/>
    <w:rsid w:val="00863F1F"/>
    <w:rsid w:val="00865407"/>
    <w:rsid w:val="008654AC"/>
    <w:rsid w:val="0086579E"/>
    <w:rsid w:val="0087151B"/>
    <w:rsid w:val="00871BD6"/>
    <w:rsid w:val="00873096"/>
    <w:rsid w:val="00874534"/>
    <w:rsid w:val="00880F51"/>
    <w:rsid w:val="008822DD"/>
    <w:rsid w:val="00882E95"/>
    <w:rsid w:val="0088384E"/>
    <w:rsid w:val="008839E2"/>
    <w:rsid w:val="00883D39"/>
    <w:rsid w:val="0088464D"/>
    <w:rsid w:val="008849EF"/>
    <w:rsid w:val="008850C5"/>
    <w:rsid w:val="00886498"/>
    <w:rsid w:val="00890AE2"/>
    <w:rsid w:val="00892A09"/>
    <w:rsid w:val="008945FE"/>
    <w:rsid w:val="0089542A"/>
    <w:rsid w:val="00896DD1"/>
    <w:rsid w:val="008A0444"/>
    <w:rsid w:val="008A31CF"/>
    <w:rsid w:val="008A3E5D"/>
    <w:rsid w:val="008A3EC4"/>
    <w:rsid w:val="008A47F9"/>
    <w:rsid w:val="008A76E3"/>
    <w:rsid w:val="008B0E54"/>
    <w:rsid w:val="008B34EC"/>
    <w:rsid w:val="008B4229"/>
    <w:rsid w:val="008B56B6"/>
    <w:rsid w:val="008B7EC8"/>
    <w:rsid w:val="008C108A"/>
    <w:rsid w:val="008C176A"/>
    <w:rsid w:val="008C1AC0"/>
    <w:rsid w:val="008C1B4C"/>
    <w:rsid w:val="008C1DB5"/>
    <w:rsid w:val="008C2B44"/>
    <w:rsid w:val="008C366C"/>
    <w:rsid w:val="008C4BCE"/>
    <w:rsid w:val="008C5035"/>
    <w:rsid w:val="008C64A2"/>
    <w:rsid w:val="008C7B8E"/>
    <w:rsid w:val="008D19B3"/>
    <w:rsid w:val="008D2E1C"/>
    <w:rsid w:val="008D2EC3"/>
    <w:rsid w:val="008D400C"/>
    <w:rsid w:val="008D41C7"/>
    <w:rsid w:val="008D4409"/>
    <w:rsid w:val="008D4DAA"/>
    <w:rsid w:val="008D4EA0"/>
    <w:rsid w:val="008D5CAC"/>
    <w:rsid w:val="008E0BE2"/>
    <w:rsid w:val="008E0E62"/>
    <w:rsid w:val="008E1B13"/>
    <w:rsid w:val="008E2B05"/>
    <w:rsid w:val="008E3C8D"/>
    <w:rsid w:val="008E4FB5"/>
    <w:rsid w:val="008F39C6"/>
    <w:rsid w:val="008F3D2C"/>
    <w:rsid w:val="008F469F"/>
    <w:rsid w:val="008F4DC9"/>
    <w:rsid w:val="008F4E62"/>
    <w:rsid w:val="008F699E"/>
    <w:rsid w:val="00902BC2"/>
    <w:rsid w:val="00902BF4"/>
    <w:rsid w:val="009031C1"/>
    <w:rsid w:val="00903595"/>
    <w:rsid w:val="00903AFC"/>
    <w:rsid w:val="00903CB4"/>
    <w:rsid w:val="00904EC0"/>
    <w:rsid w:val="0090683C"/>
    <w:rsid w:val="00910864"/>
    <w:rsid w:val="00911227"/>
    <w:rsid w:val="00917D51"/>
    <w:rsid w:val="00917F0E"/>
    <w:rsid w:val="00917FB9"/>
    <w:rsid w:val="009211E3"/>
    <w:rsid w:val="009230F3"/>
    <w:rsid w:val="00923716"/>
    <w:rsid w:val="00923863"/>
    <w:rsid w:val="0092579D"/>
    <w:rsid w:val="009259DF"/>
    <w:rsid w:val="009259F8"/>
    <w:rsid w:val="00926F5F"/>
    <w:rsid w:val="00927681"/>
    <w:rsid w:val="00933B11"/>
    <w:rsid w:val="009365E6"/>
    <w:rsid w:val="0093667D"/>
    <w:rsid w:val="00936BFF"/>
    <w:rsid w:val="0093714C"/>
    <w:rsid w:val="009379CF"/>
    <w:rsid w:val="00937A01"/>
    <w:rsid w:val="00940FBC"/>
    <w:rsid w:val="00943CD7"/>
    <w:rsid w:val="00943D8C"/>
    <w:rsid w:val="00945DBF"/>
    <w:rsid w:val="009467F3"/>
    <w:rsid w:val="009472AB"/>
    <w:rsid w:val="009517AB"/>
    <w:rsid w:val="0095181F"/>
    <w:rsid w:val="00952A8B"/>
    <w:rsid w:val="00952B5A"/>
    <w:rsid w:val="00953529"/>
    <w:rsid w:val="0095399E"/>
    <w:rsid w:val="00955257"/>
    <w:rsid w:val="00956797"/>
    <w:rsid w:val="009618ED"/>
    <w:rsid w:val="00963B3C"/>
    <w:rsid w:val="0096481E"/>
    <w:rsid w:val="00964D33"/>
    <w:rsid w:val="00965477"/>
    <w:rsid w:val="00967907"/>
    <w:rsid w:val="00970660"/>
    <w:rsid w:val="00970A92"/>
    <w:rsid w:val="00971F6B"/>
    <w:rsid w:val="00972427"/>
    <w:rsid w:val="00972748"/>
    <w:rsid w:val="00973D19"/>
    <w:rsid w:val="0097767F"/>
    <w:rsid w:val="009804EA"/>
    <w:rsid w:val="00980A62"/>
    <w:rsid w:val="009822E3"/>
    <w:rsid w:val="00982778"/>
    <w:rsid w:val="009830C6"/>
    <w:rsid w:val="009837CF"/>
    <w:rsid w:val="009841A5"/>
    <w:rsid w:val="009851A9"/>
    <w:rsid w:val="00990B4C"/>
    <w:rsid w:val="0099287E"/>
    <w:rsid w:val="00992ABE"/>
    <w:rsid w:val="00992DFC"/>
    <w:rsid w:val="00997471"/>
    <w:rsid w:val="009A025D"/>
    <w:rsid w:val="009A0281"/>
    <w:rsid w:val="009A0E1A"/>
    <w:rsid w:val="009A0ED6"/>
    <w:rsid w:val="009A1BCE"/>
    <w:rsid w:val="009A2791"/>
    <w:rsid w:val="009A31B2"/>
    <w:rsid w:val="009A3E12"/>
    <w:rsid w:val="009A49D8"/>
    <w:rsid w:val="009A6457"/>
    <w:rsid w:val="009A6C82"/>
    <w:rsid w:val="009A7245"/>
    <w:rsid w:val="009B1774"/>
    <w:rsid w:val="009B3186"/>
    <w:rsid w:val="009B4136"/>
    <w:rsid w:val="009B7C89"/>
    <w:rsid w:val="009C27AE"/>
    <w:rsid w:val="009C3ABA"/>
    <w:rsid w:val="009C56CD"/>
    <w:rsid w:val="009C7107"/>
    <w:rsid w:val="009C755C"/>
    <w:rsid w:val="009D0FE3"/>
    <w:rsid w:val="009D2A96"/>
    <w:rsid w:val="009D3237"/>
    <w:rsid w:val="009D4612"/>
    <w:rsid w:val="009E0479"/>
    <w:rsid w:val="009E0C73"/>
    <w:rsid w:val="009E0CFB"/>
    <w:rsid w:val="009E26A9"/>
    <w:rsid w:val="009E3220"/>
    <w:rsid w:val="009E3F29"/>
    <w:rsid w:val="009E4CD8"/>
    <w:rsid w:val="009E67D0"/>
    <w:rsid w:val="009E71C9"/>
    <w:rsid w:val="009F0ED8"/>
    <w:rsid w:val="009F1A81"/>
    <w:rsid w:val="009F2FA9"/>
    <w:rsid w:val="009F36ED"/>
    <w:rsid w:val="009F3826"/>
    <w:rsid w:val="009F4449"/>
    <w:rsid w:val="009F4E95"/>
    <w:rsid w:val="009F696E"/>
    <w:rsid w:val="009F6A91"/>
    <w:rsid w:val="009F7C25"/>
    <w:rsid w:val="00A01458"/>
    <w:rsid w:val="00A01D93"/>
    <w:rsid w:val="00A01DEC"/>
    <w:rsid w:val="00A01F86"/>
    <w:rsid w:val="00A0267E"/>
    <w:rsid w:val="00A047F2"/>
    <w:rsid w:val="00A0481A"/>
    <w:rsid w:val="00A04BF7"/>
    <w:rsid w:val="00A05556"/>
    <w:rsid w:val="00A07CA1"/>
    <w:rsid w:val="00A13F6C"/>
    <w:rsid w:val="00A14274"/>
    <w:rsid w:val="00A146CE"/>
    <w:rsid w:val="00A17753"/>
    <w:rsid w:val="00A210A8"/>
    <w:rsid w:val="00A2128E"/>
    <w:rsid w:val="00A21EB0"/>
    <w:rsid w:val="00A224A6"/>
    <w:rsid w:val="00A2349D"/>
    <w:rsid w:val="00A24F5C"/>
    <w:rsid w:val="00A252AC"/>
    <w:rsid w:val="00A26F95"/>
    <w:rsid w:val="00A27C4F"/>
    <w:rsid w:val="00A302A8"/>
    <w:rsid w:val="00A3159E"/>
    <w:rsid w:val="00A324B1"/>
    <w:rsid w:val="00A33546"/>
    <w:rsid w:val="00A33EAB"/>
    <w:rsid w:val="00A34D9E"/>
    <w:rsid w:val="00A35741"/>
    <w:rsid w:val="00A357FD"/>
    <w:rsid w:val="00A35A49"/>
    <w:rsid w:val="00A404FF"/>
    <w:rsid w:val="00A40DD2"/>
    <w:rsid w:val="00A42819"/>
    <w:rsid w:val="00A444A5"/>
    <w:rsid w:val="00A44ED2"/>
    <w:rsid w:val="00A46FA8"/>
    <w:rsid w:val="00A47805"/>
    <w:rsid w:val="00A51506"/>
    <w:rsid w:val="00A5305E"/>
    <w:rsid w:val="00A54948"/>
    <w:rsid w:val="00A54A08"/>
    <w:rsid w:val="00A55BDF"/>
    <w:rsid w:val="00A6003B"/>
    <w:rsid w:val="00A60A15"/>
    <w:rsid w:val="00A634E2"/>
    <w:rsid w:val="00A64342"/>
    <w:rsid w:val="00A64365"/>
    <w:rsid w:val="00A655E0"/>
    <w:rsid w:val="00A6583A"/>
    <w:rsid w:val="00A66203"/>
    <w:rsid w:val="00A66C13"/>
    <w:rsid w:val="00A706BE"/>
    <w:rsid w:val="00A73CDC"/>
    <w:rsid w:val="00A745F2"/>
    <w:rsid w:val="00A7499F"/>
    <w:rsid w:val="00A74B0D"/>
    <w:rsid w:val="00A77F88"/>
    <w:rsid w:val="00A805AA"/>
    <w:rsid w:val="00A80AED"/>
    <w:rsid w:val="00A80C74"/>
    <w:rsid w:val="00A82477"/>
    <w:rsid w:val="00A83C9F"/>
    <w:rsid w:val="00A84DDF"/>
    <w:rsid w:val="00A85F3B"/>
    <w:rsid w:val="00A9087E"/>
    <w:rsid w:val="00A91A88"/>
    <w:rsid w:val="00A91BE4"/>
    <w:rsid w:val="00A91F0C"/>
    <w:rsid w:val="00A91F66"/>
    <w:rsid w:val="00AA0BB7"/>
    <w:rsid w:val="00AA0D01"/>
    <w:rsid w:val="00AA2BE4"/>
    <w:rsid w:val="00AA38E1"/>
    <w:rsid w:val="00AA44FA"/>
    <w:rsid w:val="00AB040F"/>
    <w:rsid w:val="00AB06F4"/>
    <w:rsid w:val="00AB08D9"/>
    <w:rsid w:val="00AB18C6"/>
    <w:rsid w:val="00AB1E9C"/>
    <w:rsid w:val="00AB2A1A"/>
    <w:rsid w:val="00AB2F13"/>
    <w:rsid w:val="00AB30E6"/>
    <w:rsid w:val="00AB5241"/>
    <w:rsid w:val="00AB62C5"/>
    <w:rsid w:val="00AB6469"/>
    <w:rsid w:val="00AB7BE3"/>
    <w:rsid w:val="00AC0764"/>
    <w:rsid w:val="00AC59EC"/>
    <w:rsid w:val="00AC6918"/>
    <w:rsid w:val="00AD0660"/>
    <w:rsid w:val="00AD1FE4"/>
    <w:rsid w:val="00AD2D7C"/>
    <w:rsid w:val="00AD4802"/>
    <w:rsid w:val="00AD5816"/>
    <w:rsid w:val="00AD5F18"/>
    <w:rsid w:val="00AD6298"/>
    <w:rsid w:val="00AD7105"/>
    <w:rsid w:val="00AD7244"/>
    <w:rsid w:val="00AE20A7"/>
    <w:rsid w:val="00AE3DA1"/>
    <w:rsid w:val="00AE5CA2"/>
    <w:rsid w:val="00AE6861"/>
    <w:rsid w:val="00AF0972"/>
    <w:rsid w:val="00AF1A6B"/>
    <w:rsid w:val="00AF2119"/>
    <w:rsid w:val="00AF2A5E"/>
    <w:rsid w:val="00AF2F3E"/>
    <w:rsid w:val="00AF5344"/>
    <w:rsid w:val="00AF6F17"/>
    <w:rsid w:val="00AF75DD"/>
    <w:rsid w:val="00AF7EAF"/>
    <w:rsid w:val="00B024DD"/>
    <w:rsid w:val="00B02ACF"/>
    <w:rsid w:val="00B0383A"/>
    <w:rsid w:val="00B047F8"/>
    <w:rsid w:val="00B0573D"/>
    <w:rsid w:val="00B0584A"/>
    <w:rsid w:val="00B07B4F"/>
    <w:rsid w:val="00B1014C"/>
    <w:rsid w:val="00B10B38"/>
    <w:rsid w:val="00B11166"/>
    <w:rsid w:val="00B116D7"/>
    <w:rsid w:val="00B122A3"/>
    <w:rsid w:val="00B12B0F"/>
    <w:rsid w:val="00B15809"/>
    <w:rsid w:val="00B16804"/>
    <w:rsid w:val="00B172AF"/>
    <w:rsid w:val="00B17863"/>
    <w:rsid w:val="00B2092D"/>
    <w:rsid w:val="00B20F84"/>
    <w:rsid w:val="00B23669"/>
    <w:rsid w:val="00B23AC7"/>
    <w:rsid w:val="00B24971"/>
    <w:rsid w:val="00B25709"/>
    <w:rsid w:val="00B26DE8"/>
    <w:rsid w:val="00B32E10"/>
    <w:rsid w:val="00B35B1F"/>
    <w:rsid w:val="00B41BA1"/>
    <w:rsid w:val="00B420FA"/>
    <w:rsid w:val="00B425AA"/>
    <w:rsid w:val="00B42938"/>
    <w:rsid w:val="00B43A38"/>
    <w:rsid w:val="00B43C4C"/>
    <w:rsid w:val="00B43E78"/>
    <w:rsid w:val="00B4509C"/>
    <w:rsid w:val="00B45357"/>
    <w:rsid w:val="00B4546E"/>
    <w:rsid w:val="00B45B8A"/>
    <w:rsid w:val="00B50557"/>
    <w:rsid w:val="00B50F20"/>
    <w:rsid w:val="00B522AD"/>
    <w:rsid w:val="00B52A8F"/>
    <w:rsid w:val="00B557F3"/>
    <w:rsid w:val="00B56FEC"/>
    <w:rsid w:val="00B60E4F"/>
    <w:rsid w:val="00B610B5"/>
    <w:rsid w:val="00B616D0"/>
    <w:rsid w:val="00B61C8B"/>
    <w:rsid w:val="00B62978"/>
    <w:rsid w:val="00B62C79"/>
    <w:rsid w:val="00B704CE"/>
    <w:rsid w:val="00B718C3"/>
    <w:rsid w:val="00B72B9F"/>
    <w:rsid w:val="00B72C36"/>
    <w:rsid w:val="00B731C4"/>
    <w:rsid w:val="00B73F3F"/>
    <w:rsid w:val="00B76835"/>
    <w:rsid w:val="00B801B9"/>
    <w:rsid w:val="00B80CB7"/>
    <w:rsid w:val="00B814EB"/>
    <w:rsid w:val="00B81621"/>
    <w:rsid w:val="00B8257C"/>
    <w:rsid w:val="00B83A8A"/>
    <w:rsid w:val="00B84A93"/>
    <w:rsid w:val="00B86904"/>
    <w:rsid w:val="00B86D00"/>
    <w:rsid w:val="00B86DBD"/>
    <w:rsid w:val="00B87290"/>
    <w:rsid w:val="00B90693"/>
    <w:rsid w:val="00B90A59"/>
    <w:rsid w:val="00B91065"/>
    <w:rsid w:val="00B9119D"/>
    <w:rsid w:val="00B91A69"/>
    <w:rsid w:val="00B9337D"/>
    <w:rsid w:val="00B93F2E"/>
    <w:rsid w:val="00B949A8"/>
    <w:rsid w:val="00BA082F"/>
    <w:rsid w:val="00BA767A"/>
    <w:rsid w:val="00BB04A0"/>
    <w:rsid w:val="00BB1ED0"/>
    <w:rsid w:val="00BB2F9B"/>
    <w:rsid w:val="00BB33EA"/>
    <w:rsid w:val="00BB476C"/>
    <w:rsid w:val="00BB4A0E"/>
    <w:rsid w:val="00BB4EA5"/>
    <w:rsid w:val="00BB59A2"/>
    <w:rsid w:val="00BB6CB6"/>
    <w:rsid w:val="00BB6D6B"/>
    <w:rsid w:val="00BC17EB"/>
    <w:rsid w:val="00BC3D66"/>
    <w:rsid w:val="00BC3F54"/>
    <w:rsid w:val="00BC488E"/>
    <w:rsid w:val="00BC59A5"/>
    <w:rsid w:val="00BC61D4"/>
    <w:rsid w:val="00BC6B49"/>
    <w:rsid w:val="00BD013C"/>
    <w:rsid w:val="00BD11B9"/>
    <w:rsid w:val="00BD67C5"/>
    <w:rsid w:val="00BE1065"/>
    <w:rsid w:val="00BE17F7"/>
    <w:rsid w:val="00BE3B7E"/>
    <w:rsid w:val="00BE41B7"/>
    <w:rsid w:val="00BE41F3"/>
    <w:rsid w:val="00BE4593"/>
    <w:rsid w:val="00BE4B00"/>
    <w:rsid w:val="00BE542A"/>
    <w:rsid w:val="00BE6246"/>
    <w:rsid w:val="00BE6724"/>
    <w:rsid w:val="00BE7C2B"/>
    <w:rsid w:val="00BF1241"/>
    <w:rsid w:val="00BF3362"/>
    <w:rsid w:val="00BF40B2"/>
    <w:rsid w:val="00BF5320"/>
    <w:rsid w:val="00BF5C1D"/>
    <w:rsid w:val="00BF63B3"/>
    <w:rsid w:val="00BF65C2"/>
    <w:rsid w:val="00C00969"/>
    <w:rsid w:val="00C0136B"/>
    <w:rsid w:val="00C01DA0"/>
    <w:rsid w:val="00C041EB"/>
    <w:rsid w:val="00C05A5F"/>
    <w:rsid w:val="00C06511"/>
    <w:rsid w:val="00C10378"/>
    <w:rsid w:val="00C1236F"/>
    <w:rsid w:val="00C126A4"/>
    <w:rsid w:val="00C12E47"/>
    <w:rsid w:val="00C13744"/>
    <w:rsid w:val="00C145BA"/>
    <w:rsid w:val="00C156E3"/>
    <w:rsid w:val="00C16162"/>
    <w:rsid w:val="00C16749"/>
    <w:rsid w:val="00C17766"/>
    <w:rsid w:val="00C17FE7"/>
    <w:rsid w:val="00C201CD"/>
    <w:rsid w:val="00C227AE"/>
    <w:rsid w:val="00C22C2B"/>
    <w:rsid w:val="00C232AE"/>
    <w:rsid w:val="00C24DD4"/>
    <w:rsid w:val="00C30710"/>
    <w:rsid w:val="00C319A7"/>
    <w:rsid w:val="00C31AEA"/>
    <w:rsid w:val="00C31F84"/>
    <w:rsid w:val="00C339E3"/>
    <w:rsid w:val="00C369F7"/>
    <w:rsid w:val="00C40636"/>
    <w:rsid w:val="00C40F84"/>
    <w:rsid w:val="00C41DFE"/>
    <w:rsid w:val="00C42327"/>
    <w:rsid w:val="00C43603"/>
    <w:rsid w:val="00C43EFC"/>
    <w:rsid w:val="00C449EF"/>
    <w:rsid w:val="00C44D33"/>
    <w:rsid w:val="00C45A30"/>
    <w:rsid w:val="00C4771E"/>
    <w:rsid w:val="00C50200"/>
    <w:rsid w:val="00C50C54"/>
    <w:rsid w:val="00C51365"/>
    <w:rsid w:val="00C5140F"/>
    <w:rsid w:val="00C5377A"/>
    <w:rsid w:val="00C54A7B"/>
    <w:rsid w:val="00C55A79"/>
    <w:rsid w:val="00C574F2"/>
    <w:rsid w:val="00C57EC0"/>
    <w:rsid w:val="00C609E8"/>
    <w:rsid w:val="00C61572"/>
    <w:rsid w:val="00C62363"/>
    <w:rsid w:val="00C62788"/>
    <w:rsid w:val="00C62FE8"/>
    <w:rsid w:val="00C63504"/>
    <w:rsid w:val="00C636AF"/>
    <w:rsid w:val="00C65533"/>
    <w:rsid w:val="00C66532"/>
    <w:rsid w:val="00C668E8"/>
    <w:rsid w:val="00C67B65"/>
    <w:rsid w:val="00C700D6"/>
    <w:rsid w:val="00C702A0"/>
    <w:rsid w:val="00C70432"/>
    <w:rsid w:val="00C70681"/>
    <w:rsid w:val="00C708DC"/>
    <w:rsid w:val="00C7094D"/>
    <w:rsid w:val="00C71DB7"/>
    <w:rsid w:val="00C71DCF"/>
    <w:rsid w:val="00C72556"/>
    <w:rsid w:val="00C7259C"/>
    <w:rsid w:val="00C74158"/>
    <w:rsid w:val="00C741AE"/>
    <w:rsid w:val="00C75128"/>
    <w:rsid w:val="00C770C4"/>
    <w:rsid w:val="00C77D15"/>
    <w:rsid w:val="00C80FD3"/>
    <w:rsid w:val="00C8240D"/>
    <w:rsid w:val="00C87B7F"/>
    <w:rsid w:val="00C916C1"/>
    <w:rsid w:val="00C93492"/>
    <w:rsid w:val="00C93EA5"/>
    <w:rsid w:val="00C94D5B"/>
    <w:rsid w:val="00C96DDA"/>
    <w:rsid w:val="00CA1210"/>
    <w:rsid w:val="00CA23CA"/>
    <w:rsid w:val="00CA2619"/>
    <w:rsid w:val="00CA272F"/>
    <w:rsid w:val="00CA4A99"/>
    <w:rsid w:val="00CA515B"/>
    <w:rsid w:val="00CA6C51"/>
    <w:rsid w:val="00CA7B97"/>
    <w:rsid w:val="00CB3CA2"/>
    <w:rsid w:val="00CB47BB"/>
    <w:rsid w:val="00CB5513"/>
    <w:rsid w:val="00CB564B"/>
    <w:rsid w:val="00CB68B1"/>
    <w:rsid w:val="00CB6B6C"/>
    <w:rsid w:val="00CB77E4"/>
    <w:rsid w:val="00CB7C8F"/>
    <w:rsid w:val="00CC0388"/>
    <w:rsid w:val="00CC1AD3"/>
    <w:rsid w:val="00CC1B4D"/>
    <w:rsid w:val="00CC1D1D"/>
    <w:rsid w:val="00CC2138"/>
    <w:rsid w:val="00CC28BD"/>
    <w:rsid w:val="00CC2A89"/>
    <w:rsid w:val="00CC3036"/>
    <w:rsid w:val="00CC3F14"/>
    <w:rsid w:val="00CC4FD4"/>
    <w:rsid w:val="00CC53BB"/>
    <w:rsid w:val="00CC6637"/>
    <w:rsid w:val="00CC7205"/>
    <w:rsid w:val="00CC79DE"/>
    <w:rsid w:val="00CD04C1"/>
    <w:rsid w:val="00CD0EEF"/>
    <w:rsid w:val="00CD2805"/>
    <w:rsid w:val="00CD2A9A"/>
    <w:rsid w:val="00CD3028"/>
    <w:rsid w:val="00CD3A86"/>
    <w:rsid w:val="00CD4187"/>
    <w:rsid w:val="00CD475D"/>
    <w:rsid w:val="00CD7965"/>
    <w:rsid w:val="00CD7A18"/>
    <w:rsid w:val="00CE192B"/>
    <w:rsid w:val="00CE19AD"/>
    <w:rsid w:val="00CE40FF"/>
    <w:rsid w:val="00CE4104"/>
    <w:rsid w:val="00CE4367"/>
    <w:rsid w:val="00CE49F0"/>
    <w:rsid w:val="00CE6A04"/>
    <w:rsid w:val="00CE78DE"/>
    <w:rsid w:val="00CE7EFF"/>
    <w:rsid w:val="00CF1499"/>
    <w:rsid w:val="00CF2B60"/>
    <w:rsid w:val="00CF3740"/>
    <w:rsid w:val="00CF3818"/>
    <w:rsid w:val="00CF663A"/>
    <w:rsid w:val="00CF7FE5"/>
    <w:rsid w:val="00D00068"/>
    <w:rsid w:val="00D009D3"/>
    <w:rsid w:val="00D00F63"/>
    <w:rsid w:val="00D0110A"/>
    <w:rsid w:val="00D01AE3"/>
    <w:rsid w:val="00D0327C"/>
    <w:rsid w:val="00D03556"/>
    <w:rsid w:val="00D069A7"/>
    <w:rsid w:val="00D06B95"/>
    <w:rsid w:val="00D119DC"/>
    <w:rsid w:val="00D12299"/>
    <w:rsid w:val="00D12619"/>
    <w:rsid w:val="00D1283D"/>
    <w:rsid w:val="00D153B0"/>
    <w:rsid w:val="00D16F22"/>
    <w:rsid w:val="00D177A3"/>
    <w:rsid w:val="00D17AE3"/>
    <w:rsid w:val="00D20FDB"/>
    <w:rsid w:val="00D2124C"/>
    <w:rsid w:val="00D22868"/>
    <w:rsid w:val="00D24D68"/>
    <w:rsid w:val="00D25534"/>
    <w:rsid w:val="00D25A8A"/>
    <w:rsid w:val="00D2681F"/>
    <w:rsid w:val="00D27017"/>
    <w:rsid w:val="00D303D7"/>
    <w:rsid w:val="00D30BDF"/>
    <w:rsid w:val="00D317FD"/>
    <w:rsid w:val="00D32955"/>
    <w:rsid w:val="00D32E6C"/>
    <w:rsid w:val="00D345C4"/>
    <w:rsid w:val="00D34946"/>
    <w:rsid w:val="00D35A32"/>
    <w:rsid w:val="00D373BC"/>
    <w:rsid w:val="00D37770"/>
    <w:rsid w:val="00D43B39"/>
    <w:rsid w:val="00D467F1"/>
    <w:rsid w:val="00D46C47"/>
    <w:rsid w:val="00D475EB"/>
    <w:rsid w:val="00D50A9A"/>
    <w:rsid w:val="00D510C5"/>
    <w:rsid w:val="00D51433"/>
    <w:rsid w:val="00D52ED6"/>
    <w:rsid w:val="00D5369D"/>
    <w:rsid w:val="00D53E3D"/>
    <w:rsid w:val="00D54239"/>
    <w:rsid w:val="00D544C1"/>
    <w:rsid w:val="00D561A9"/>
    <w:rsid w:val="00D629E7"/>
    <w:rsid w:val="00D66EF0"/>
    <w:rsid w:val="00D66FE8"/>
    <w:rsid w:val="00D67A01"/>
    <w:rsid w:val="00D71F15"/>
    <w:rsid w:val="00D739AD"/>
    <w:rsid w:val="00D75D43"/>
    <w:rsid w:val="00D771D2"/>
    <w:rsid w:val="00D77493"/>
    <w:rsid w:val="00D778B0"/>
    <w:rsid w:val="00D81068"/>
    <w:rsid w:val="00D820B3"/>
    <w:rsid w:val="00D83475"/>
    <w:rsid w:val="00D84EE4"/>
    <w:rsid w:val="00D85418"/>
    <w:rsid w:val="00D87097"/>
    <w:rsid w:val="00D87197"/>
    <w:rsid w:val="00D878E2"/>
    <w:rsid w:val="00D87A99"/>
    <w:rsid w:val="00D94C79"/>
    <w:rsid w:val="00D952AC"/>
    <w:rsid w:val="00D95DB0"/>
    <w:rsid w:val="00D95F16"/>
    <w:rsid w:val="00DA11AC"/>
    <w:rsid w:val="00DA1748"/>
    <w:rsid w:val="00DA1A00"/>
    <w:rsid w:val="00DA1AD9"/>
    <w:rsid w:val="00DA5B8F"/>
    <w:rsid w:val="00DA5E1A"/>
    <w:rsid w:val="00DA6CFD"/>
    <w:rsid w:val="00DA7478"/>
    <w:rsid w:val="00DA7AC2"/>
    <w:rsid w:val="00DB12B8"/>
    <w:rsid w:val="00DB1308"/>
    <w:rsid w:val="00DB2EDA"/>
    <w:rsid w:val="00DB30E4"/>
    <w:rsid w:val="00DB34B6"/>
    <w:rsid w:val="00DB4174"/>
    <w:rsid w:val="00DB6858"/>
    <w:rsid w:val="00DC784B"/>
    <w:rsid w:val="00DD0F80"/>
    <w:rsid w:val="00DD2583"/>
    <w:rsid w:val="00DD2FA0"/>
    <w:rsid w:val="00DD4C0D"/>
    <w:rsid w:val="00DD66EF"/>
    <w:rsid w:val="00DD6A37"/>
    <w:rsid w:val="00DD6D9F"/>
    <w:rsid w:val="00DD7366"/>
    <w:rsid w:val="00DD7376"/>
    <w:rsid w:val="00DD7DAE"/>
    <w:rsid w:val="00DE00A0"/>
    <w:rsid w:val="00DE0237"/>
    <w:rsid w:val="00DE02C3"/>
    <w:rsid w:val="00DE0C1F"/>
    <w:rsid w:val="00DE4600"/>
    <w:rsid w:val="00DE51AC"/>
    <w:rsid w:val="00DE5C56"/>
    <w:rsid w:val="00DE5EC1"/>
    <w:rsid w:val="00DE66E7"/>
    <w:rsid w:val="00DE76C3"/>
    <w:rsid w:val="00DF04B9"/>
    <w:rsid w:val="00DF3ADD"/>
    <w:rsid w:val="00DF78B6"/>
    <w:rsid w:val="00E00DFF"/>
    <w:rsid w:val="00E02039"/>
    <w:rsid w:val="00E05150"/>
    <w:rsid w:val="00E10DB2"/>
    <w:rsid w:val="00E111B7"/>
    <w:rsid w:val="00E12E06"/>
    <w:rsid w:val="00E14684"/>
    <w:rsid w:val="00E23179"/>
    <w:rsid w:val="00E2322E"/>
    <w:rsid w:val="00E24082"/>
    <w:rsid w:val="00E248F3"/>
    <w:rsid w:val="00E25D6B"/>
    <w:rsid w:val="00E26238"/>
    <w:rsid w:val="00E262A2"/>
    <w:rsid w:val="00E267DE"/>
    <w:rsid w:val="00E272DE"/>
    <w:rsid w:val="00E2752C"/>
    <w:rsid w:val="00E27897"/>
    <w:rsid w:val="00E32B2A"/>
    <w:rsid w:val="00E33378"/>
    <w:rsid w:val="00E33A3D"/>
    <w:rsid w:val="00E349D1"/>
    <w:rsid w:val="00E351B8"/>
    <w:rsid w:val="00E37101"/>
    <w:rsid w:val="00E4296F"/>
    <w:rsid w:val="00E44125"/>
    <w:rsid w:val="00E442D5"/>
    <w:rsid w:val="00E44E2C"/>
    <w:rsid w:val="00E465FF"/>
    <w:rsid w:val="00E466D2"/>
    <w:rsid w:val="00E52734"/>
    <w:rsid w:val="00E52F2D"/>
    <w:rsid w:val="00E52F8D"/>
    <w:rsid w:val="00E54BAB"/>
    <w:rsid w:val="00E55535"/>
    <w:rsid w:val="00E559CB"/>
    <w:rsid w:val="00E61702"/>
    <w:rsid w:val="00E62A7C"/>
    <w:rsid w:val="00E62FF0"/>
    <w:rsid w:val="00E6341B"/>
    <w:rsid w:val="00E65BEF"/>
    <w:rsid w:val="00E6614D"/>
    <w:rsid w:val="00E675B5"/>
    <w:rsid w:val="00E675D5"/>
    <w:rsid w:val="00E70223"/>
    <w:rsid w:val="00E70669"/>
    <w:rsid w:val="00E70A67"/>
    <w:rsid w:val="00E714A9"/>
    <w:rsid w:val="00E718FB"/>
    <w:rsid w:val="00E732BF"/>
    <w:rsid w:val="00E750DE"/>
    <w:rsid w:val="00E75409"/>
    <w:rsid w:val="00E7663C"/>
    <w:rsid w:val="00E774A0"/>
    <w:rsid w:val="00E804D9"/>
    <w:rsid w:val="00E83F04"/>
    <w:rsid w:val="00E8401B"/>
    <w:rsid w:val="00E854D7"/>
    <w:rsid w:val="00E85BE2"/>
    <w:rsid w:val="00E86F64"/>
    <w:rsid w:val="00E87C5E"/>
    <w:rsid w:val="00E91622"/>
    <w:rsid w:val="00E91679"/>
    <w:rsid w:val="00E919A4"/>
    <w:rsid w:val="00E92C9D"/>
    <w:rsid w:val="00E937E5"/>
    <w:rsid w:val="00E941B4"/>
    <w:rsid w:val="00E943B9"/>
    <w:rsid w:val="00E94653"/>
    <w:rsid w:val="00E96B77"/>
    <w:rsid w:val="00EA00E7"/>
    <w:rsid w:val="00EA1029"/>
    <w:rsid w:val="00EA40E5"/>
    <w:rsid w:val="00EA4E89"/>
    <w:rsid w:val="00EA4F49"/>
    <w:rsid w:val="00EA51F8"/>
    <w:rsid w:val="00EA53AA"/>
    <w:rsid w:val="00EA55C3"/>
    <w:rsid w:val="00EB0031"/>
    <w:rsid w:val="00EB0845"/>
    <w:rsid w:val="00EB0B9A"/>
    <w:rsid w:val="00EB153F"/>
    <w:rsid w:val="00EB1FAA"/>
    <w:rsid w:val="00EB22C8"/>
    <w:rsid w:val="00EB3F18"/>
    <w:rsid w:val="00EB40DF"/>
    <w:rsid w:val="00EB4232"/>
    <w:rsid w:val="00EB49E3"/>
    <w:rsid w:val="00EB5BFA"/>
    <w:rsid w:val="00EB6161"/>
    <w:rsid w:val="00EC06C4"/>
    <w:rsid w:val="00EC3954"/>
    <w:rsid w:val="00EC3CC1"/>
    <w:rsid w:val="00EC4851"/>
    <w:rsid w:val="00EC53C3"/>
    <w:rsid w:val="00ED1156"/>
    <w:rsid w:val="00ED2146"/>
    <w:rsid w:val="00ED3811"/>
    <w:rsid w:val="00ED3B2F"/>
    <w:rsid w:val="00ED3D69"/>
    <w:rsid w:val="00ED5035"/>
    <w:rsid w:val="00ED54A1"/>
    <w:rsid w:val="00EE0576"/>
    <w:rsid w:val="00EE1254"/>
    <w:rsid w:val="00EE1534"/>
    <w:rsid w:val="00EE239B"/>
    <w:rsid w:val="00EE311B"/>
    <w:rsid w:val="00EE31C1"/>
    <w:rsid w:val="00EE48A6"/>
    <w:rsid w:val="00EE52BB"/>
    <w:rsid w:val="00EE7ADB"/>
    <w:rsid w:val="00EF1005"/>
    <w:rsid w:val="00EF1E4E"/>
    <w:rsid w:val="00EF36C1"/>
    <w:rsid w:val="00EF52CB"/>
    <w:rsid w:val="00EF5357"/>
    <w:rsid w:val="00EF5DDC"/>
    <w:rsid w:val="00EF6DEA"/>
    <w:rsid w:val="00EF786E"/>
    <w:rsid w:val="00F00273"/>
    <w:rsid w:val="00F019B2"/>
    <w:rsid w:val="00F0207C"/>
    <w:rsid w:val="00F02578"/>
    <w:rsid w:val="00F031FE"/>
    <w:rsid w:val="00F059A6"/>
    <w:rsid w:val="00F12197"/>
    <w:rsid w:val="00F12DB4"/>
    <w:rsid w:val="00F134CB"/>
    <w:rsid w:val="00F136A6"/>
    <w:rsid w:val="00F15B6B"/>
    <w:rsid w:val="00F1699C"/>
    <w:rsid w:val="00F16C49"/>
    <w:rsid w:val="00F20592"/>
    <w:rsid w:val="00F230FA"/>
    <w:rsid w:val="00F24A8A"/>
    <w:rsid w:val="00F25784"/>
    <w:rsid w:val="00F25D0D"/>
    <w:rsid w:val="00F27217"/>
    <w:rsid w:val="00F27422"/>
    <w:rsid w:val="00F30932"/>
    <w:rsid w:val="00F31952"/>
    <w:rsid w:val="00F34433"/>
    <w:rsid w:val="00F346CA"/>
    <w:rsid w:val="00F34FBD"/>
    <w:rsid w:val="00F357C6"/>
    <w:rsid w:val="00F35A33"/>
    <w:rsid w:val="00F377AD"/>
    <w:rsid w:val="00F40B78"/>
    <w:rsid w:val="00F41D9D"/>
    <w:rsid w:val="00F4326B"/>
    <w:rsid w:val="00F44917"/>
    <w:rsid w:val="00F45686"/>
    <w:rsid w:val="00F466C5"/>
    <w:rsid w:val="00F46E28"/>
    <w:rsid w:val="00F51243"/>
    <w:rsid w:val="00F55C25"/>
    <w:rsid w:val="00F5679A"/>
    <w:rsid w:val="00F57926"/>
    <w:rsid w:val="00F5794F"/>
    <w:rsid w:val="00F57E65"/>
    <w:rsid w:val="00F66448"/>
    <w:rsid w:val="00F676AD"/>
    <w:rsid w:val="00F70181"/>
    <w:rsid w:val="00F70460"/>
    <w:rsid w:val="00F7172D"/>
    <w:rsid w:val="00F7377C"/>
    <w:rsid w:val="00F774BA"/>
    <w:rsid w:val="00F81593"/>
    <w:rsid w:val="00F82C61"/>
    <w:rsid w:val="00F831D4"/>
    <w:rsid w:val="00F841DF"/>
    <w:rsid w:val="00F847F8"/>
    <w:rsid w:val="00F8509A"/>
    <w:rsid w:val="00F85D6C"/>
    <w:rsid w:val="00F86869"/>
    <w:rsid w:val="00F870B1"/>
    <w:rsid w:val="00F87225"/>
    <w:rsid w:val="00F94517"/>
    <w:rsid w:val="00F959C9"/>
    <w:rsid w:val="00F95B37"/>
    <w:rsid w:val="00FA09BE"/>
    <w:rsid w:val="00FA1C21"/>
    <w:rsid w:val="00FA1ED7"/>
    <w:rsid w:val="00FA566D"/>
    <w:rsid w:val="00FA6493"/>
    <w:rsid w:val="00FA6D59"/>
    <w:rsid w:val="00FB2175"/>
    <w:rsid w:val="00FB5571"/>
    <w:rsid w:val="00FB5847"/>
    <w:rsid w:val="00FB5B7F"/>
    <w:rsid w:val="00FB6661"/>
    <w:rsid w:val="00FC27FD"/>
    <w:rsid w:val="00FC3CBE"/>
    <w:rsid w:val="00FC429B"/>
    <w:rsid w:val="00FC50F5"/>
    <w:rsid w:val="00FC724E"/>
    <w:rsid w:val="00FD0A92"/>
    <w:rsid w:val="00FD115B"/>
    <w:rsid w:val="00FD2173"/>
    <w:rsid w:val="00FD56EF"/>
    <w:rsid w:val="00FD5A79"/>
    <w:rsid w:val="00FD69E9"/>
    <w:rsid w:val="00FD69F3"/>
    <w:rsid w:val="00FD714D"/>
    <w:rsid w:val="00FD730B"/>
    <w:rsid w:val="00FE2BDB"/>
    <w:rsid w:val="00FE2EA4"/>
    <w:rsid w:val="00FE33EE"/>
    <w:rsid w:val="00FE65EF"/>
    <w:rsid w:val="00FE69D5"/>
    <w:rsid w:val="00FE6D7C"/>
    <w:rsid w:val="00FE7933"/>
    <w:rsid w:val="00FF240B"/>
    <w:rsid w:val="00FF3FF1"/>
    <w:rsid w:val="00FF4D1C"/>
    <w:rsid w:val="00FF6588"/>
    <w:rsid w:val="00FF685B"/>
    <w:rsid w:val="00FF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5E672"/>
  <w15:docId w15:val="{9AF198CE-D2DB-40EF-A72B-0BBB7C07A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</w:rPr>
    </w:rPrDefault>
    <w:pPrDefault>
      <w:pPr>
        <w:spacing w:line="4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0" w:unhideWhenUsed="1"/>
    <w:lsdException w:name="annotation reference" w:semiHidden="1" w:unhideWhenUsed="1"/>
    <w:lsdException w:name="line number" w:semiHidden="1" w:unhideWhenUsed="1"/>
    <w:lsdException w:name="page number" w:uiPriority="32"/>
    <w:lsdException w:name="endnote reference" w:semiHidden="1" w:uiPriority="29" w:unhideWhenUsed="1"/>
    <w:lsdException w:name="endnote text" w:semiHidden="1" w:uiPriority="2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2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0" w:unhideWhenUsed="1" w:qFormat="1"/>
    <w:lsdException w:name="List Bullet 3" w:semiHidden="1" w:uiPriority="20" w:unhideWhenUsed="1" w:qFormat="1"/>
    <w:lsdException w:name="List Bullet 4" w:semiHidden="1" w:uiPriority="20" w:unhideWhenUsed="1"/>
    <w:lsdException w:name="List Bullet 5" w:semiHidden="1" w:uiPriority="20" w:unhideWhenUsed="1"/>
    <w:lsdException w:name="List Number 2" w:semiHidden="1" w:uiPriority="11" w:unhideWhenUsed="1" w:qFormat="1"/>
    <w:lsdException w:name="List Number 3" w:semiHidden="1" w:uiPriority="19" w:unhideWhenUsed="1" w:qFormat="1"/>
    <w:lsdException w:name="List Number 4" w:semiHidden="1" w:uiPriority="20" w:unhideWhenUsed="1"/>
    <w:lsdException w:name="List Number 5" w:semiHidden="1" w:uiPriority="20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3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15" w:unhideWhenUsed="1"/>
    <w:lsdException w:name="Strong" w:uiPriority="7" w:qFormat="1"/>
    <w:lsdException w:name="Emphasis" w:uiPriority="14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2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34" w:unhideWhenUsed="1"/>
    <w:lsdException w:name="Intense Quote" w:semiHidden="1" w:uiPriority="34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7" w:unhideWhenUsed="1"/>
    <w:lsdException w:name="Intense Emphasis" w:semiHidden="1" w:uiPriority="7" w:unhideWhenUsed="1"/>
    <w:lsdException w:name="Subtle Reference" w:semiHidden="1" w:uiPriority="7" w:unhideWhenUsed="1"/>
    <w:lsdException w:name="Intense Reference" w:semiHidden="1" w:uiPriority="7" w:unhideWhenUsed="1"/>
    <w:lsdException w:name="Book Title" w:uiPriority="38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4">
    <w:name w:val="Normal"/>
    <w:qFormat/>
    <w:rsid w:val="006E27A3"/>
    <w:pPr>
      <w:widowControl w:val="0"/>
      <w:adjustRightInd w:val="0"/>
    </w:pPr>
  </w:style>
  <w:style w:type="paragraph" w:styleId="10">
    <w:name w:val="heading 1"/>
    <w:basedOn w:val="a4"/>
    <w:next w:val="a4"/>
    <w:link w:val="11"/>
    <w:uiPriority w:val="9"/>
    <w:qFormat/>
    <w:rsid w:val="00CB564B"/>
    <w:pPr>
      <w:keepNext/>
      <w:keepLines/>
      <w:pageBreakBefore/>
      <w:widowControl/>
      <w:numPr>
        <w:numId w:val="13"/>
      </w:numPr>
      <w:spacing w:before="480" w:after="360" w:line="240" w:lineRule="auto"/>
      <w:jc w:val="center"/>
      <w:outlineLvl w:val="0"/>
    </w:pPr>
    <w:rPr>
      <w:rFonts w:ascii="Arial" w:eastAsia="黑体" w:hAnsi="Arial"/>
      <w:bCs/>
      <w:kern w:val="44"/>
      <w:sz w:val="32"/>
      <w:szCs w:val="44"/>
    </w:rPr>
  </w:style>
  <w:style w:type="paragraph" w:styleId="22">
    <w:name w:val="heading 2"/>
    <w:basedOn w:val="10"/>
    <w:next w:val="a4"/>
    <w:link w:val="23"/>
    <w:uiPriority w:val="2"/>
    <w:qFormat/>
    <w:rsid w:val="00E02039"/>
    <w:pPr>
      <w:pageBreakBefore w:val="0"/>
      <w:numPr>
        <w:ilvl w:val="1"/>
      </w:numPr>
      <w:spacing w:after="120" w:line="400" w:lineRule="exact"/>
      <w:ind w:left="0"/>
      <w:jc w:val="both"/>
      <w:outlineLvl w:val="1"/>
    </w:pPr>
    <w:rPr>
      <w:rFonts w:cstheme="majorBidi"/>
      <w:bCs w:val="0"/>
      <w:sz w:val="28"/>
      <w:szCs w:val="32"/>
    </w:rPr>
  </w:style>
  <w:style w:type="paragraph" w:styleId="32">
    <w:name w:val="heading 3"/>
    <w:basedOn w:val="22"/>
    <w:next w:val="a4"/>
    <w:link w:val="33"/>
    <w:uiPriority w:val="2"/>
    <w:qFormat/>
    <w:rsid w:val="00E02039"/>
    <w:pPr>
      <w:numPr>
        <w:ilvl w:val="2"/>
      </w:numPr>
      <w:spacing w:before="240"/>
      <w:outlineLvl w:val="2"/>
    </w:pPr>
    <w:rPr>
      <w:bCs/>
      <w:sz w:val="26"/>
    </w:rPr>
  </w:style>
  <w:style w:type="paragraph" w:styleId="41">
    <w:name w:val="heading 4"/>
    <w:basedOn w:val="32"/>
    <w:next w:val="a4"/>
    <w:link w:val="42"/>
    <w:uiPriority w:val="2"/>
    <w:qFormat/>
    <w:rsid w:val="00E02039"/>
    <w:pPr>
      <w:numPr>
        <w:ilvl w:val="3"/>
      </w:numPr>
      <w:outlineLvl w:val="3"/>
    </w:pPr>
    <w:rPr>
      <w:bCs w:val="0"/>
      <w:sz w:val="24"/>
      <w:szCs w:val="28"/>
    </w:rPr>
  </w:style>
  <w:style w:type="paragraph" w:styleId="51">
    <w:name w:val="heading 5"/>
    <w:basedOn w:val="a4"/>
    <w:next w:val="a4"/>
    <w:link w:val="52"/>
    <w:uiPriority w:val="2"/>
    <w:semiHidden/>
    <w:rsid w:val="00886498"/>
    <w:pPr>
      <w:keepNext/>
      <w:keepLines/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6">
    <w:name w:val="heading 6"/>
    <w:basedOn w:val="a4"/>
    <w:next w:val="a4"/>
    <w:link w:val="60"/>
    <w:uiPriority w:val="2"/>
    <w:semiHidden/>
    <w:unhideWhenUsed/>
    <w:qFormat/>
    <w:rsid w:val="00F357C6"/>
    <w:pPr>
      <w:keepNext/>
      <w:keepLines/>
      <w:spacing w:before="240" w:after="64" w:line="320" w:lineRule="atLeast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4"/>
    <w:next w:val="a4"/>
    <w:link w:val="70"/>
    <w:uiPriority w:val="2"/>
    <w:semiHidden/>
    <w:unhideWhenUsed/>
    <w:qFormat/>
    <w:rsid w:val="00F357C6"/>
    <w:pPr>
      <w:keepNext/>
      <w:keepLines/>
      <w:spacing w:before="240" w:after="64" w:line="320" w:lineRule="atLeast"/>
      <w:outlineLvl w:val="6"/>
    </w:pPr>
    <w:rPr>
      <w:b/>
      <w:bCs/>
    </w:rPr>
  </w:style>
  <w:style w:type="paragraph" w:styleId="8">
    <w:name w:val="heading 8"/>
    <w:basedOn w:val="a4"/>
    <w:next w:val="a4"/>
    <w:link w:val="80"/>
    <w:uiPriority w:val="2"/>
    <w:semiHidden/>
    <w:unhideWhenUsed/>
    <w:qFormat/>
    <w:rsid w:val="00F357C6"/>
    <w:pPr>
      <w:keepNext/>
      <w:keepLines/>
      <w:spacing w:before="240" w:after="64" w:line="320" w:lineRule="atLeast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4"/>
    <w:next w:val="a4"/>
    <w:link w:val="90"/>
    <w:uiPriority w:val="2"/>
    <w:semiHidden/>
    <w:unhideWhenUsed/>
    <w:qFormat/>
    <w:rsid w:val="00F357C6"/>
    <w:pPr>
      <w:keepNext/>
      <w:keepLines/>
      <w:spacing w:before="240" w:after="64" w:line="320" w:lineRule="atLeast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table" w:styleId="a8">
    <w:name w:val="Table Grid"/>
    <w:basedOn w:val="a6"/>
    <w:uiPriority w:val="39"/>
    <w:rsid w:val="00C01DA0"/>
    <w:pPr>
      <w:jc w:val="center"/>
    </w:pPr>
    <w:rPr>
      <w:sz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blStylePr w:type="firstRow">
      <w:rPr>
        <w:rFonts w:ascii="Times New Roman" w:eastAsia="宋体" w:hAnsi="Times New Roman"/>
      </w:rPr>
      <w:tblPr>
        <w:jc w:val="center"/>
      </w:tblPr>
      <w:trPr>
        <w:jc w:val="center"/>
      </w:trPr>
    </w:tblStylePr>
    <w:tblStylePr w:type="firstCol">
      <w:rPr>
        <w:rFonts w:ascii="Times New Roman" w:eastAsia="宋体" w:hAnsi="Times New Roman"/>
      </w:rPr>
      <w:tblPr>
        <w:jc w:val="center"/>
      </w:tblPr>
      <w:trPr>
        <w:jc w:val="center"/>
      </w:trPr>
    </w:tblStylePr>
  </w:style>
  <w:style w:type="table" w:customStyle="1" w:styleId="a9">
    <w:name w:val="三线表"/>
    <w:basedOn w:val="a8"/>
    <w:uiPriority w:val="99"/>
    <w:rsid w:val="00C01DA0"/>
    <w:tblPr>
      <w:tblBorders>
        <w:top w:val="single" w:sz="12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blStylePr w:type="firstRow">
      <w:rPr>
        <w:rFonts w:ascii="Times New Roman" w:eastAsia="宋体" w:hAnsi="Times New Roman"/>
      </w:rPr>
      <w:tblPr>
        <w:jc w:val="center"/>
      </w:tblPr>
      <w:trPr>
        <w:jc w:val="center"/>
      </w:trPr>
      <w:tcPr>
        <w:tcBorders>
          <w:bottom w:val="single" w:sz="8" w:space="0" w:color="auto"/>
        </w:tcBorders>
      </w:tcPr>
    </w:tblStylePr>
    <w:tblStylePr w:type="firstCol">
      <w:rPr>
        <w:rFonts w:ascii="Times New Roman" w:eastAsia="宋体" w:hAnsi="Times New Roman"/>
      </w:rPr>
      <w:tblPr>
        <w:jc w:val="center"/>
      </w:tblPr>
      <w:trPr>
        <w:jc w:val="center"/>
      </w:trPr>
    </w:tblStylePr>
  </w:style>
  <w:style w:type="paragraph" w:styleId="aa">
    <w:name w:val="header"/>
    <w:basedOn w:val="ab"/>
    <w:link w:val="ac"/>
    <w:uiPriority w:val="99"/>
    <w:unhideWhenUsed/>
    <w:rsid w:val="00ED54A1"/>
  </w:style>
  <w:style w:type="character" w:customStyle="1" w:styleId="ac">
    <w:name w:val="页眉 字符"/>
    <w:basedOn w:val="a5"/>
    <w:link w:val="aa"/>
    <w:uiPriority w:val="99"/>
    <w:rsid w:val="00ED54A1"/>
    <w:rPr>
      <w:kern w:val="0"/>
      <w:sz w:val="21"/>
      <w:szCs w:val="18"/>
    </w:rPr>
  </w:style>
  <w:style w:type="paragraph" w:styleId="ab">
    <w:name w:val="footer"/>
    <w:basedOn w:val="a4"/>
    <w:link w:val="ad"/>
    <w:uiPriority w:val="99"/>
    <w:unhideWhenUsed/>
    <w:rsid w:val="00ED54A1"/>
    <w:pPr>
      <w:snapToGrid w:val="0"/>
      <w:spacing w:line="240" w:lineRule="auto"/>
      <w:jc w:val="center"/>
    </w:pPr>
    <w:rPr>
      <w:sz w:val="21"/>
      <w:szCs w:val="18"/>
    </w:rPr>
  </w:style>
  <w:style w:type="character" w:customStyle="1" w:styleId="ad">
    <w:name w:val="页脚 字符"/>
    <w:basedOn w:val="a5"/>
    <w:link w:val="ab"/>
    <w:uiPriority w:val="99"/>
    <w:rsid w:val="00ED54A1"/>
    <w:rPr>
      <w:kern w:val="0"/>
      <w:sz w:val="21"/>
      <w:szCs w:val="18"/>
    </w:rPr>
  </w:style>
  <w:style w:type="paragraph" w:styleId="TOC1">
    <w:name w:val="toc 1"/>
    <w:basedOn w:val="a4"/>
    <w:next w:val="a4"/>
    <w:link w:val="TOC10"/>
    <w:autoRedefine/>
    <w:uiPriority w:val="39"/>
    <w:rsid w:val="0037085A"/>
    <w:pPr>
      <w:tabs>
        <w:tab w:val="right" w:leader="dot" w:pos="8381"/>
      </w:tabs>
      <w:wordWrap w:val="0"/>
    </w:pPr>
    <w:rPr>
      <w:rFonts w:eastAsia="黑体"/>
      <w:noProof/>
    </w:rPr>
  </w:style>
  <w:style w:type="paragraph" w:styleId="TOC2">
    <w:name w:val="toc 2"/>
    <w:basedOn w:val="TOC1"/>
    <w:autoRedefine/>
    <w:uiPriority w:val="39"/>
    <w:rsid w:val="004A06CA"/>
    <w:pPr>
      <w:ind w:leftChars="100" w:left="100"/>
    </w:pPr>
    <w:rPr>
      <w:rFonts w:eastAsia="宋体"/>
    </w:rPr>
  </w:style>
  <w:style w:type="paragraph" w:styleId="TOC3">
    <w:name w:val="toc 3"/>
    <w:basedOn w:val="TOC2"/>
    <w:autoRedefine/>
    <w:uiPriority w:val="39"/>
    <w:rsid w:val="00886498"/>
    <w:pPr>
      <w:ind w:leftChars="200" w:left="200"/>
    </w:pPr>
  </w:style>
  <w:style w:type="paragraph" w:styleId="ae">
    <w:name w:val="Title"/>
    <w:aliases w:val="章标题"/>
    <w:next w:val="a4"/>
    <w:link w:val="af"/>
    <w:uiPriority w:val="5"/>
    <w:qFormat/>
    <w:rsid w:val="00426AF9"/>
    <w:pPr>
      <w:keepNext/>
      <w:keepLines/>
      <w:pageBreakBefore/>
      <w:spacing w:before="480" w:after="360" w:line="240" w:lineRule="auto"/>
      <w:jc w:val="center"/>
      <w:outlineLvl w:val="0"/>
    </w:pPr>
    <w:rPr>
      <w:rFonts w:asciiTheme="majorHAnsi" w:eastAsia="黑体" w:hAnsiTheme="majorHAnsi" w:cstheme="majorBidi"/>
      <w:bCs/>
      <w:kern w:val="30"/>
      <w:sz w:val="32"/>
      <w:szCs w:val="32"/>
    </w:rPr>
  </w:style>
  <w:style w:type="character" w:customStyle="1" w:styleId="af">
    <w:name w:val="标题 字符"/>
    <w:aliases w:val="章标题 字符"/>
    <w:basedOn w:val="a5"/>
    <w:link w:val="ae"/>
    <w:uiPriority w:val="5"/>
    <w:rsid w:val="00426AF9"/>
    <w:rPr>
      <w:rFonts w:asciiTheme="majorHAnsi" w:eastAsia="黑体" w:hAnsiTheme="majorHAnsi" w:cstheme="majorBidi"/>
      <w:bCs/>
      <w:kern w:val="30"/>
      <w:sz w:val="32"/>
      <w:szCs w:val="32"/>
    </w:rPr>
  </w:style>
  <w:style w:type="character" w:customStyle="1" w:styleId="11">
    <w:name w:val="标题 1 字符"/>
    <w:basedOn w:val="a5"/>
    <w:link w:val="10"/>
    <w:uiPriority w:val="9"/>
    <w:rsid w:val="00CB564B"/>
    <w:rPr>
      <w:rFonts w:ascii="Arial" w:eastAsia="黑体" w:hAnsi="Arial"/>
      <w:bCs/>
      <w:kern w:val="44"/>
      <w:sz w:val="32"/>
      <w:szCs w:val="44"/>
    </w:rPr>
  </w:style>
  <w:style w:type="paragraph" w:styleId="TOC">
    <w:name w:val="TOC Heading"/>
    <w:aliases w:val="目录标题"/>
    <w:basedOn w:val="ae"/>
    <w:next w:val="a4"/>
    <w:uiPriority w:val="39"/>
    <w:qFormat/>
    <w:rsid w:val="008621D6"/>
    <w:pPr>
      <w:outlineLvl w:val="9"/>
    </w:pPr>
    <w:rPr>
      <w:rFonts w:ascii="Arial" w:hAnsi="Arial"/>
    </w:rPr>
  </w:style>
  <w:style w:type="character" w:customStyle="1" w:styleId="23">
    <w:name w:val="标题 2 字符"/>
    <w:basedOn w:val="a5"/>
    <w:link w:val="22"/>
    <w:uiPriority w:val="2"/>
    <w:rsid w:val="00E02039"/>
    <w:rPr>
      <w:rFonts w:ascii="Arial" w:eastAsia="黑体" w:hAnsi="Arial" w:cstheme="majorBidi"/>
      <w:kern w:val="44"/>
      <w:sz w:val="28"/>
      <w:szCs w:val="32"/>
    </w:rPr>
  </w:style>
  <w:style w:type="character" w:customStyle="1" w:styleId="33">
    <w:name w:val="标题 3 字符"/>
    <w:basedOn w:val="a5"/>
    <w:link w:val="32"/>
    <w:uiPriority w:val="2"/>
    <w:rsid w:val="00E02039"/>
    <w:rPr>
      <w:rFonts w:ascii="Arial" w:eastAsia="黑体" w:hAnsi="Arial" w:cstheme="majorBidi"/>
      <w:bCs/>
      <w:kern w:val="44"/>
      <w:sz w:val="26"/>
      <w:szCs w:val="32"/>
    </w:rPr>
  </w:style>
  <w:style w:type="character" w:customStyle="1" w:styleId="42">
    <w:name w:val="标题 4 字符"/>
    <w:basedOn w:val="a5"/>
    <w:link w:val="41"/>
    <w:uiPriority w:val="2"/>
    <w:rsid w:val="00E02039"/>
    <w:rPr>
      <w:rFonts w:ascii="Arial" w:eastAsia="黑体" w:hAnsi="Arial" w:cstheme="majorBidi"/>
      <w:kern w:val="44"/>
      <w:szCs w:val="28"/>
    </w:rPr>
  </w:style>
  <w:style w:type="paragraph" w:customStyle="1" w:styleId="a2">
    <w:name w:val="参考文献"/>
    <w:basedOn w:val="a4"/>
    <w:uiPriority w:val="9"/>
    <w:qFormat/>
    <w:rsid w:val="00FF4D1C"/>
    <w:pPr>
      <w:numPr>
        <w:numId w:val="1"/>
      </w:numPr>
      <w:spacing w:before="60" w:after="60" w:line="340" w:lineRule="atLeast"/>
      <w:ind w:left="567" w:hanging="567"/>
    </w:pPr>
    <w:rPr>
      <w:sz w:val="21"/>
    </w:rPr>
  </w:style>
  <w:style w:type="character" w:styleId="af0">
    <w:name w:val="Hyperlink"/>
    <w:basedOn w:val="a5"/>
    <w:uiPriority w:val="99"/>
    <w:unhideWhenUsed/>
    <w:rsid w:val="00460281"/>
    <w:rPr>
      <w:color w:val="auto"/>
      <w:u w:val="single"/>
    </w:rPr>
  </w:style>
  <w:style w:type="character" w:styleId="af1">
    <w:name w:val="FollowedHyperlink"/>
    <w:basedOn w:val="a5"/>
    <w:uiPriority w:val="99"/>
    <w:unhideWhenUsed/>
    <w:rsid w:val="00886498"/>
    <w:rPr>
      <w:color w:val="auto"/>
      <w:u w:val="single"/>
    </w:rPr>
  </w:style>
  <w:style w:type="paragraph" w:styleId="af2">
    <w:name w:val="Subtitle"/>
    <w:aliases w:val="章标题无大纲级别"/>
    <w:basedOn w:val="ae"/>
    <w:next w:val="a4"/>
    <w:link w:val="af3"/>
    <w:uiPriority w:val="5"/>
    <w:rsid w:val="003D124C"/>
    <w:pPr>
      <w:outlineLvl w:val="9"/>
    </w:pPr>
    <w:rPr>
      <w:rFonts w:ascii="Arial" w:hAnsi="Arial"/>
      <w:bCs w:val="0"/>
    </w:rPr>
  </w:style>
  <w:style w:type="character" w:customStyle="1" w:styleId="af3">
    <w:name w:val="副标题 字符"/>
    <w:aliases w:val="章标题无大纲级别 字符"/>
    <w:basedOn w:val="a5"/>
    <w:link w:val="af2"/>
    <w:uiPriority w:val="5"/>
    <w:rsid w:val="003D124C"/>
    <w:rPr>
      <w:rFonts w:ascii="Arial" w:eastAsia="黑体" w:hAnsi="Arial" w:cstheme="majorBidi"/>
      <w:kern w:val="30"/>
      <w:sz w:val="32"/>
      <w:szCs w:val="32"/>
    </w:rPr>
  </w:style>
  <w:style w:type="paragraph" w:customStyle="1" w:styleId="a1">
    <w:name w:val="附录标题"/>
    <w:basedOn w:val="af2"/>
    <w:uiPriority w:val="5"/>
    <w:qFormat/>
    <w:rsid w:val="00444051"/>
    <w:pPr>
      <w:numPr>
        <w:numId w:val="14"/>
      </w:numPr>
      <w:spacing w:before="600"/>
      <w:outlineLvl w:val="0"/>
    </w:pPr>
  </w:style>
  <w:style w:type="paragraph" w:customStyle="1" w:styleId="12">
    <w:name w:val="附录标题 1"/>
    <w:basedOn w:val="af4"/>
    <w:next w:val="a4"/>
    <w:uiPriority w:val="6"/>
    <w:qFormat/>
    <w:rsid w:val="00ED3B2F"/>
    <w:pPr>
      <w:keepNext/>
      <w:keepLines/>
      <w:widowControl/>
      <w:spacing w:before="400" w:after="120"/>
      <w:jc w:val="center"/>
    </w:pPr>
  </w:style>
  <w:style w:type="paragraph" w:styleId="af4">
    <w:name w:val="List Paragraph"/>
    <w:basedOn w:val="a4"/>
    <w:link w:val="af5"/>
    <w:uiPriority w:val="34"/>
    <w:qFormat/>
    <w:rsid w:val="00886498"/>
  </w:style>
  <w:style w:type="character" w:customStyle="1" w:styleId="af5">
    <w:name w:val="列表段落 字符"/>
    <w:basedOn w:val="a5"/>
    <w:link w:val="af4"/>
    <w:uiPriority w:val="34"/>
    <w:rsid w:val="00886498"/>
    <w:rPr>
      <w:kern w:val="0"/>
    </w:rPr>
  </w:style>
  <w:style w:type="paragraph" w:customStyle="1" w:styleId="a3">
    <w:name w:val="行间代码"/>
    <w:basedOn w:val="af4"/>
    <w:link w:val="af6"/>
    <w:uiPriority w:val="8"/>
    <w:qFormat/>
    <w:rsid w:val="00886498"/>
    <w:pPr>
      <w:numPr>
        <w:numId w:val="2"/>
      </w:numPr>
      <w:pBdr>
        <w:left w:val="single" w:sz="24" w:space="0" w:color="808080" w:themeColor="background1" w:themeShade="80"/>
      </w:pBdr>
      <w:shd w:val="clear" w:color="auto" w:fill="D9D9D9" w:themeFill="background1" w:themeFillShade="D9"/>
      <w:kinsoku w:val="0"/>
      <w:overflowPunct w:val="0"/>
      <w:autoSpaceDE w:val="0"/>
      <w:autoSpaceDN w:val="0"/>
      <w:ind w:hangingChars="200" w:hanging="200"/>
      <w:jc w:val="left"/>
    </w:pPr>
    <w:rPr>
      <w:rFonts w:ascii="LM Mono 10" w:eastAsia="微软雅黑" w:hAnsi="LM Mono 10"/>
      <w:noProof/>
      <w:szCs w:val="21"/>
    </w:rPr>
  </w:style>
  <w:style w:type="character" w:customStyle="1" w:styleId="af6">
    <w:name w:val="行间代码 字符"/>
    <w:basedOn w:val="a5"/>
    <w:link w:val="a3"/>
    <w:uiPriority w:val="8"/>
    <w:rsid w:val="00886498"/>
    <w:rPr>
      <w:rFonts w:ascii="LM Mono 10" w:eastAsia="微软雅黑" w:hAnsi="LM Mono 10"/>
      <w:noProof/>
      <w:szCs w:val="21"/>
      <w:shd w:val="clear" w:color="auto" w:fill="D9D9D9" w:themeFill="background1" w:themeFillShade="D9"/>
    </w:rPr>
  </w:style>
  <w:style w:type="character" w:customStyle="1" w:styleId="af7">
    <w:name w:val="行内代码"/>
    <w:basedOn w:val="a5"/>
    <w:uiPriority w:val="8"/>
    <w:qFormat/>
    <w:rsid w:val="00886498"/>
    <w:rPr>
      <w:rFonts w:ascii="Consolas" w:eastAsia="微软雅黑" w:hAnsi="Consolas"/>
      <w:sz w:val="24"/>
      <w:bdr w:val="none" w:sz="0" w:space="0" w:color="auto"/>
      <w:shd w:val="clear" w:color="auto" w:fill="D9D9D9" w:themeFill="background1" w:themeFillShade="D9"/>
    </w:rPr>
  </w:style>
  <w:style w:type="paragraph" w:styleId="af8">
    <w:name w:val="footnote text"/>
    <w:basedOn w:val="a4"/>
    <w:link w:val="af9"/>
    <w:uiPriority w:val="30"/>
    <w:qFormat/>
    <w:rsid w:val="00886498"/>
    <w:pPr>
      <w:snapToGrid w:val="0"/>
      <w:spacing w:line="240" w:lineRule="auto"/>
      <w:ind w:left="100" w:hangingChars="100" w:hanging="100"/>
    </w:pPr>
    <w:rPr>
      <w:sz w:val="18"/>
      <w:szCs w:val="18"/>
    </w:rPr>
  </w:style>
  <w:style w:type="character" w:customStyle="1" w:styleId="af9">
    <w:name w:val="脚注文本 字符"/>
    <w:basedOn w:val="a5"/>
    <w:link w:val="af8"/>
    <w:uiPriority w:val="30"/>
    <w:rsid w:val="00114920"/>
    <w:rPr>
      <w:kern w:val="0"/>
      <w:sz w:val="18"/>
      <w:szCs w:val="18"/>
    </w:rPr>
  </w:style>
  <w:style w:type="character" w:styleId="afa">
    <w:name w:val="footnote reference"/>
    <w:basedOn w:val="a5"/>
    <w:uiPriority w:val="30"/>
    <w:semiHidden/>
    <w:rsid w:val="00886498"/>
    <w:rPr>
      <w:vertAlign w:val="superscript"/>
    </w:rPr>
  </w:style>
  <w:style w:type="paragraph" w:styleId="a">
    <w:name w:val="List Number"/>
    <w:basedOn w:val="af4"/>
    <w:uiPriority w:val="11"/>
    <w:qFormat/>
    <w:rsid w:val="00274963"/>
    <w:pPr>
      <w:numPr>
        <w:numId w:val="12"/>
      </w:numPr>
      <w:ind w:left="200" w:hangingChars="200" w:hanging="200"/>
      <w:contextualSpacing/>
    </w:pPr>
    <w:rPr>
      <w:szCs w:val="21"/>
    </w:rPr>
  </w:style>
  <w:style w:type="paragraph" w:styleId="2">
    <w:name w:val="List Number 2"/>
    <w:basedOn w:val="a"/>
    <w:uiPriority w:val="11"/>
    <w:qFormat/>
    <w:rsid w:val="00274963"/>
    <w:pPr>
      <w:numPr>
        <w:numId w:val="3"/>
      </w:numPr>
      <w:ind w:left="200" w:hanging="200"/>
    </w:pPr>
  </w:style>
  <w:style w:type="paragraph" w:styleId="3">
    <w:name w:val="List Number 3"/>
    <w:basedOn w:val="a"/>
    <w:uiPriority w:val="11"/>
    <w:qFormat/>
    <w:rsid w:val="00274963"/>
    <w:pPr>
      <w:numPr>
        <w:numId w:val="4"/>
      </w:numPr>
      <w:ind w:left="200" w:hanging="200"/>
    </w:pPr>
  </w:style>
  <w:style w:type="paragraph" w:styleId="a0">
    <w:name w:val="List Bullet"/>
    <w:basedOn w:val="af4"/>
    <w:uiPriority w:val="12"/>
    <w:qFormat/>
    <w:rsid w:val="00274963"/>
    <w:pPr>
      <w:numPr>
        <w:numId w:val="5"/>
      </w:numPr>
      <w:ind w:left="200" w:hangingChars="200" w:hanging="200"/>
      <w:contextualSpacing/>
    </w:pPr>
  </w:style>
  <w:style w:type="paragraph" w:styleId="20">
    <w:name w:val="List Bullet 2"/>
    <w:basedOn w:val="a0"/>
    <w:uiPriority w:val="12"/>
    <w:qFormat/>
    <w:rsid w:val="00274963"/>
    <w:pPr>
      <w:numPr>
        <w:numId w:val="6"/>
      </w:numPr>
      <w:ind w:left="200" w:hanging="200"/>
    </w:pPr>
  </w:style>
  <w:style w:type="paragraph" w:styleId="30">
    <w:name w:val="List Bullet 3"/>
    <w:basedOn w:val="a0"/>
    <w:uiPriority w:val="12"/>
    <w:qFormat/>
    <w:rsid w:val="00274963"/>
    <w:pPr>
      <w:numPr>
        <w:numId w:val="7"/>
      </w:numPr>
      <w:ind w:left="200" w:hanging="200"/>
    </w:pPr>
  </w:style>
  <w:style w:type="paragraph" w:customStyle="1" w:styleId="afb">
    <w:name w:val="使用授权说明标题"/>
    <w:basedOn w:val="af2"/>
    <w:next w:val="a4"/>
    <w:uiPriority w:val="19"/>
    <w:qFormat/>
    <w:rsid w:val="00886498"/>
    <w:rPr>
      <w:sz w:val="44"/>
      <w:szCs w:val="44"/>
    </w:rPr>
  </w:style>
  <w:style w:type="character" w:styleId="afc">
    <w:name w:val="Emphasis"/>
    <w:basedOn w:val="a5"/>
    <w:uiPriority w:val="7"/>
    <w:qFormat/>
    <w:rsid w:val="00444051"/>
    <w:rPr>
      <w:rFonts w:asciiTheme="majorHAnsi" w:eastAsia="黑体" w:hAnsiTheme="majorHAnsi"/>
      <w:b w:val="0"/>
      <w:i w:val="0"/>
      <w:iCs/>
      <w:sz w:val="24"/>
    </w:rPr>
  </w:style>
  <w:style w:type="paragraph" w:styleId="afd">
    <w:name w:val="caption"/>
    <w:aliases w:val="图-题注"/>
    <w:next w:val="a4"/>
    <w:link w:val="afe"/>
    <w:uiPriority w:val="3"/>
    <w:qFormat/>
    <w:rsid w:val="00824EA6"/>
    <w:pPr>
      <w:keepLines/>
      <w:spacing w:before="120" w:after="240" w:line="240" w:lineRule="auto"/>
      <w:jc w:val="center"/>
    </w:pPr>
    <w:rPr>
      <w:rFonts w:cstheme="majorBidi"/>
      <w:kern w:val="0"/>
      <w:sz w:val="22"/>
      <w:szCs w:val="20"/>
    </w:rPr>
  </w:style>
  <w:style w:type="paragraph" w:styleId="aff">
    <w:name w:val="table of figures"/>
    <w:basedOn w:val="TOC1"/>
    <w:uiPriority w:val="99"/>
    <w:rsid w:val="00886498"/>
    <w:rPr>
      <w:rFonts w:eastAsiaTheme="minorEastAsia"/>
    </w:rPr>
  </w:style>
  <w:style w:type="paragraph" w:customStyle="1" w:styleId="aff0">
    <w:name w:val="图片"/>
    <w:basedOn w:val="af4"/>
    <w:next w:val="af4"/>
    <w:link w:val="aff1"/>
    <w:uiPriority w:val="3"/>
    <w:qFormat/>
    <w:rsid w:val="00337650"/>
    <w:pPr>
      <w:spacing w:before="240"/>
      <w:jc w:val="center"/>
    </w:pPr>
    <w:rPr>
      <w:sz w:val="21"/>
    </w:rPr>
  </w:style>
  <w:style w:type="character" w:customStyle="1" w:styleId="aff1">
    <w:name w:val="图片 字符"/>
    <w:basedOn w:val="af5"/>
    <w:link w:val="aff0"/>
    <w:uiPriority w:val="3"/>
    <w:rsid w:val="00770BD9"/>
    <w:rPr>
      <w:kern w:val="0"/>
      <w:sz w:val="21"/>
    </w:rPr>
  </w:style>
  <w:style w:type="paragraph" w:styleId="aff2">
    <w:name w:val="endnote text"/>
    <w:basedOn w:val="a4"/>
    <w:link w:val="aff3"/>
    <w:uiPriority w:val="30"/>
    <w:semiHidden/>
    <w:rsid w:val="00886498"/>
    <w:pPr>
      <w:snapToGrid w:val="0"/>
      <w:spacing w:line="240" w:lineRule="auto"/>
      <w:ind w:left="100" w:hangingChars="100" w:hanging="100"/>
    </w:pPr>
    <w:rPr>
      <w:sz w:val="18"/>
    </w:rPr>
  </w:style>
  <w:style w:type="character" w:customStyle="1" w:styleId="aff3">
    <w:name w:val="尾注文本 字符"/>
    <w:basedOn w:val="a5"/>
    <w:link w:val="aff2"/>
    <w:uiPriority w:val="30"/>
    <w:semiHidden/>
    <w:rsid w:val="0072334E"/>
    <w:rPr>
      <w:kern w:val="0"/>
      <w:sz w:val="18"/>
    </w:rPr>
  </w:style>
  <w:style w:type="character" w:styleId="aff4">
    <w:name w:val="endnote reference"/>
    <w:basedOn w:val="a5"/>
    <w:uiPriority w:val="30"/>
    <w:semiHidden/>
    <w:rsid w:val="00886498"/>
    <w:rPr>
      <w:vertAlign w:val="superscript"/>
    </w:rPr>
  </w:style>
  <w:style w:type="character" w:customStyle="1" w:styleId="52">
    <w:name w:val="标题 5 字符"/>
    <w:basedOn w:val="a5"/>
    <w:link w:val="51"/>
    <w:uiPriority w:val="2"/>
    <w:semiHidden/>
    <w:rsid w:val="008D19B3"/>
    <w:rPr>
      <w:b/>
      <w:bCs/>
      <w:sz w:val="28"/>
      <w:szCs w:val="28"/>
    </w:rPr>
  </w:style>
  <w:style w:type="paragraph" w:styleId="aff5">
    <w:name w:val="Balloon Text"/>
    <w:basedOn w:val="a4"/>
    <w:link w:val="aff6"/>
    <w:uiPriority w:val="99"/>
    <w:semiHidden/>
    <w:unhideWhenUsed/>
    <w:rsid w:val="00685FAC"/>
    <w:pPr>
      <w:spacing w:line="240" w:lineRule="auto"/>
    </w:pPr>
    <w:rPr>
      <w:sz w:val="18"/>
      <w:szCs w:val="18"/>
    </w:rPr>
  </w:style>
  <w:style w:type="character" w:styleId="aff7">
    <w:name w:val="Book Title"/>
    <w:basedOn w:val="a5"/>
    <w:uiPriority w:val="99"/>
    <w:semiHidden/>
    <w:unhideWhenUsed/>
    <w:rsid w:val="00886498"/>
    <w:rPr>
      <w:b/>
      <w:bCs/>
      <w:i/>
      <w:iCs/>
      <w:spacing w:val="5"/>
    </w:rPr>
  </w:style>
  <w:style w:type="character" w:customStyle="1" w:styleId="aff6">
    <w:name w:val="批注框文本 字符"/>
    <w:basedOn w:val="a5"/>
    <w:link w:val="aff5"/>
    <w:uiPriority w:val="99"/>
    <w:semiHidden/>
    <w:rsid w:val="00685FAC"/>
    <w:rPr>
      <w:kern w:val="0"/>
      <w:sz w:val="18"/>
      <w:szCs w:val="18"/>
    </w:rPr>
  </w:style>
  <w:style w:type="paragraph" w:styleId="13">
    <w:name w:val="index 1"/>
    <w:basedOn w:val="a4"/>
    <w:next w:val="a4"/>
    <w:autoRedefine/>
    <w:uiPriority w:val="99"/>
    <w:semiHidden/>
    <w:unhideWhenUsed/>
    <w:rsid w:val="00685FAC"/>
  </w:style>
  <w:style w:type="paragraph" w:styleId="aff8">
    <w:name w:val="index heading"/>
    <w:basedOn w:val="ae"/>
    <w:next w:val="a4"/>
    <w:uiPriority w:val="99"/>
    <w:semiHidden/>
    <w:rsid w:val="00685FAC"/>
    <w:rPr>
      <w:bCs w:val="0"/>
    </w:rPr>
  </w:style>
  <w:style w:type="character" w:styleId="aff9">
    <w:name w:val="Placeholder Text"/>
    <w:basedOn w:val="a5"/>
    <w:uiPriority w:val="99"/>
    <w:semiHidden/>
    <w:rsid w:val="00685FAC"/>
    <w:rPr>
      <w:color w:val="808080"/>
    </w:rPr>
  </w:style>
  <w:style w:type="table" w:styleId="61">
    <w:name w:val="List Table 6 Colorful"/>
    <w:basedOn w:val="a6"/>
    <w:uiPriority w:val="51"/>
    <w:rsid w:val="00685FAC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fa">
    <w:name w:val="Unresolved Mention"/>
    <w:basedOn w:val="a5"/>
    <w:uiPriority w:val="99"/>
    <w:semiHidden/>
    <w:unhideWhenUsed/>
    <w:rsid w:val="00685FAC"/>
    <w:rPr>
      <w:color w:val="605E5C"/>
      <w:shd w:val="clear" w:color="auto" w:fill="E1DFDD"/>
    </w:rPr>
  </w:style>
  <w:style w:type="table" w:styleId="affb">
    <w:name w:val="Grid Table Light"/>
    <w:basedOn w:val="a6"/>
    <w:uiPriority w:val="40"/>
    <w:rsid w:val="00685FAC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HTML">
    <w:name w:val="HTML Address"/>
    <w:basedOn w:val="a4"/>
    <w:link w:val="HTML0"/>
    <w:uiPriority w:val="99"/>
    <w:semiHidden/>
    <w:unhideWhenUsed/>
    <w:rsid w:val="00F357C6"/>
    <w:rPr>
      <w:i/>
      <w:iCs/>
    </w:rPr>
  </w:style>
  <w:style w:type="character" w:customStyle="1" w:styleId="HTML0">
    <w:name w:val="HTML 地址 字符"/>
    <w:basedOn w:val="a5"/>
    <w:link w:val="HTML"/>
    <w:uiPriority w:val="99"/>
    <w:semiHidden/>
    <w:rsid w:val="00F357C6"/>
    <w:rPr>
      <w:i/>
      <w:iCs/>
      <w:kern w:val="0"/>
    </w:rPr>
  </w:style>
  <w:style w:type="paragraph" w:styleId="HTML1">
    <w:name w:val="HTML Preformatted"/>
    <w:basedOn w:val="a4"/>
    <w:link w:val="HTML2"/>
    <w:uiPriority w:val="99"/>
    <w:semiHidden/>
    <w:unhideWhenUsed/>
    <w:rsid w:val="00F357C6"/>
    <w:rPr>
      <w:rFonts w:ascii="Courier New" w:hAnsi="Courier New" w:cs="Courier New"/>
      <w:sz w:val="20"/>
      <w:szCs w:val="20"/>
    </w:rPr>
  </w:style>
  <w:style w:type="character" w:customStyle="1" w:styleId="HTML2">
    <w:name w:val="HTML 预设格式 字符"/>
    <w:basedOn w:val="a5"/>
    <w:link w:val="HTML1"/>
    <w:uiPriority w:val="99"/>
    <w:semiHidden/>
    <w:rsid w:val="00F357C6"/>
    <w:rPr>
      <w:rFonts w:ascii="Courier New" w:hAnsi="Courier New" w:cs="Courier New"/>
      <w:kern w:val="0"/>
      <w:sz w:val="20"/>
      <w:szCs w:val="20"/>
    </w:rPr>
  </w:style>
  <w:style w:type="paragraph" w:styleId="TOC5">
    <w:name w:val="toc 5"/>
    <w:basedOn w:val="a4"/>
    <w:next w:val="a4"/>
    <w:autoRedefine/>
    <w:uiPriority w:val="39"/>
    <w:semiHidden/>
    <w:unhideWhenUsed/>
    <w:rsid w:val="00F357C6"/>
    <w:pPr>
      <w:ind w:leftChars="800" w:left="1680"/>
    </w:pPr>
  </w:style>
  <w:style w:type="paragraph" w:styleId="TOC6">
    <w:name w:val="toc 6"/>
    <w:basedOn w:val="a4"/>
    <w:next w:val="a4"/>
    <w:autoRedefine/>
    <w:uiPriority w:val="39"/>
    <w:semiHidden/>
    <w:unhideWhenUsed/>
    <w:rsid w:val="00F357C6"/>
    <w:pPr>
      <w:ind w:leftChars="1000" w:left="2100"/>
    </w:pPr>
  </w:style>
  <w:style w:type="paragraph" w:styleId="TOC7">
    <w:name w:val="toc 7"/>
    <w:basedOn w:val="a4"/>
    <w:next w:val="a4"/>
    <w:autoRedefine/>
    <w:uiPriority w:val="39"/>
    <w:semiHidden/>
    <w:unhideWhenUsed/>
    <w:rsid w:val="00F357C6"/>
    <w:pPr>
      <w:ind w:leftChars="1200" w:left="2520"/>
    </w:pPr>
  </w:style>
  <w:style w:type="paragraph" w:styleId="TOC8">
    <w:name w:val="toc 8"/>
    <w:basedOn w:val="a4"/>
    <w:next w:val="a4"/>
    <w:autoRedefine/>
    <w:uiPriority w:val="39"/>
    <w:semiHidden/>
    <w:unhideWhenUsed/>
    <w:rsid w:val="00F357C6"/>
    <w:pPr>
      <w:ind w:leftChars="1400" w:left="2940"/>
    </w:pPr>
  </w:style>
  <w:style w:type="paragraph" w:styleId="TOC9">
    <w:name w:val="toc 9"/>
    <w:basedOn w:val="a4"/>
    <w:next w:val="a4"/>
    <w:autoRedefine/>
    <w:uiPriority w:val="39"/>
    <w:semiHidden/>
    <w:unhideWhenUsed/>
    <w:rsid w:val="00F357C6"/>
    <w:pPr>
      <w:ind w:leftChars="1600" w:left="3360"/>
    </w:pPr>
  </w:style>
  <w:style w:type="character" w:customStyle="1" w:styleId="60">
    <w:name w:val="标题 6 字符"/>
    <w:basedOn w:val="a5"/>
    <w:link w:val="6"/>
    <w:uiPriority w:val="2"/>
    <w:semiHidden/>
    <w:rsid w:val="0072334E"/>
    <w:rPr>
      <w:rFonts w:asciiTheme="majorHAnsi" w:eastAsiaTheme="majorEastAsia" w:hAnsiTheme="majorHAnsi" w:cstheme="majorBidi"/>
      <w:b/>
      <w:bCs/>
      <w:kern w:val="0"/>
    </w:rPr>
  </w:style>
  <w:style w:type="character" w:customStyle="1" w:styleId="70">
    <w:name w:val="标题 7 字符"/>
    <w:basedOn w:val="a5"/>
    <w:link w:val="7"/>
    <w:uiPriority w:val="2"/>
    <w:semiHidden/>
    <w:rsid w:val="0072334E"/>
    <w:rPr>
      <w:b/>
      <w:bCs/>
      <w:kern w:val="0"/>
    </w:rPr>
  </w:style>
  <w:style w:type="character" w:customStyle="1" w:styleId="80">
    <w:name w:val="标题 8 字符"/>
    <w:basedOn w:val="a5"/>
    <w:link w:val="8"/>
    <w:uiPriority w:val="2"/>
    <w:semiHidden/>
    <w:rsid w:val="0072334E"/>
    <w:rPr>
      <w:rFonts w:asciiTheme="majorHAnsi" w:eastAsiaTheme="majorEastAsia" w:hAnsiTheme="majorHAnsi" w:cstheme="majorBidi"/>
      <w:kern w:val="0"/>
    </w:rPr>
  </w:style>
  <w:style w:type="character" w:customStyle="1" w:styleId="90">
    <w:name w:val="标题 9 字符"/>
    <w:basedOn w:val="a5"/>
    <w:link w:val="9"/>
    <w:uiPriority w:val="2"/>
    <w:semiHidden/>
    <w:rsid w:val="0072334E"/>
    <w:rPr>
      <w:rFonts w:asciiTheme="majorHAnsi" w:eastAsiaTheme="majorEastAsia" w:hAnsiTheme="majorHAnsi" w:cstheme="majorBidi"/>
      <w:kern w:val="0"/>
      <w:sz w:val="21"/>
      <w:szCs w:val="21"/>
    </w:rPr>
  </w:style>
  <w:style w:type="paragraph" w:styleId="affc">
    <w:name w:val="Salutation"/>
    <w:basedOn w:val="a4"/>
    <w:next w:val="a4"/>
    <w:link w:val="affd"/>
    <w:uiPriority w:val="99"/>
    <w:semiHidden/>
    <w:unhideWhenUsed/>
    <w:rsid w:val="00F357C6"/>
  </w:style>
  <w:style w:type="character" w:customStyle="1" w:styleId="affd">
    <w:name w:val="称呼 字符"/>
    <w:basedOn w:val="a5"/>
    <w:link w:val="affc"/>
    <w:uiPriority w:val="99"/>
    <w:semiHidden/>
    <w:rsid w:val="00F357C6"/>
    <w:rPr>
      <w:kern w:val="0"/>
    </w:rPr>
  </w:style>
  <w:style w:type="paragraph" w:styleId="affe">
    <w:name w:val="Plain Text"/>
    <w:basedOn w:val="a4"/>
    <w:link w:val="afff"/>
    <w:uiPriority w:val="99"/>
    <w:semiHidden/>
    <w:unhideWhenUsed/>
    <w:rsid w:val="00F357C6"/>
    <w:rPr>
      <w:rFonts w:asciiTheme="minorEastAsia" w:hAnsi="Courier New" w:cs="Courier New"/>
    </w:rPr>
  </w:style>
  <w:style w:type="character" w:customStyle="1" w:styleId="afff">
    <w:name w:val="纯文本 字符"/>
    <w:basedOn w:val="a5"/>
    <w:link w:val="affe"/>
    <w:uiPriority w:val="99"/>
    <w:semiHidden/>
    <w:rsid w:val="00F357C6"/>
    <w:rPr>
      <w:rFonts w:asciiTheme="minorEastAsia" w:hAnsi="Courier New" w:cs="Courier New"/>
      <w:kern w:val="0"/>
    </w:rPr>
  </w:style>
  <w:style w:type="paragraph" w:styleId="afff0">
    <w:name w:val="E-mail Signature"/>
    <w:basedOn w:val="a4"/>
    <w:link w:val="afff1"/>
    <w:uiPriority w:val="99"/>
    <w:semiHidden/>
    <w:unhideWhenUsed/>
    <w:rsid w:val="00F357C6"/>
  </w:style>
  <w:style w:type="character" w:customStyle="1" w:styleId="afff1">
    <w:name w:val="电子邮件签名 字符"/>
    <w:basedOn w:val="a5"/>
    <w:link w:val="afff0"/>
    <w:uiPriority w:val="99"/>
    <w:semiHidden/>
    <w:rsid w:val="00F357C6"/>
    <w:rPr>
      <w:kern w:val="0"/>
    </w:rPr>
  </w:style>
  <w:style w:type="paragraph" w:styleId="afff2">
    <w:name w:val="macro"/>
    <w:link w:val="afff3"/>
    <w:uiPriority w:val="99"/>
    <w:semiHidden/>
    <w:unhideWhenUsed/>
    <w:rsid w:val="00F357C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line="240" w:lineRule="auto"/>
      <w:ind w:firstLineChars="200" w:firstLine="200"/>
      <w:jc w:val="left"/>
    </w:pPr>
    <w:rPr>
      <w:rFonts w:ascii="Courier New" w:hAnsi="Courier New" w:cs="Courier New"/>
      <w:kern w:val="0"/>
    </w:rPr>
  </w:style>
  <w:style w:type="character" w:customStyle="1" w:styleId="afff3">
    <w:name w:val="宏文本 字符"/>
    <w:basedOn w:val="a5"/>
    <w:link w:val="afff2"/>
    <w:uiPriority w:val="99"/>
    <w:semiHidden/>
    <w:rsid w:val="00F357C6"/>
    <w:rPr>
      <w:rFonts w:ascii="Courier New" w:eastAsia="宋体" w:hAnsi="Courier New" w:cs="Courier New"/>
      <w:kern w:val="0"/>
    </w:rPr>
  </w:style>
  <w:style w:type="paragraph" w:styleId="afff4">
    <w:name w:val="envelope return"/>
    <w:basedOn w:val="a4"/>
    <w:uiPriority w:val="99"/>
    <w:semiHidden/>
    <w:unhideWhenUsed/>
    <w:rsid w:val="00F357C6"/>
    <w:pPr>
      <w:snapToGrid w:val="0"/>
    </w:pPr>
    <w:rPr>
      <w:rFonts w:asciiTheme="majorHAnsi" w:eastAsiaTheme="majorEastAsia" w:hAnsiTheme="majorHAnsi" w:cstheme="majorBidi"/>
    </w:rPr>
  </w:style>
  <w:style w:type="paragraph" w:styleId="afff5">
    <w:name w:val="Closing"/>
    <w:basedOn w:val="a4"/>
    <w:link w:val="afff6"/>
    <w:uiPriority w:val="99"/>
    <w:semiHidden/>
    <w:unhideWhenUsed/>
    <w:rsid w:val="00F357C6"/>
    <w:pPr>
      <w:ind w:leftChars="2100" w:left="100"/>
    </w:pPr>
  </w:style>
  <w:style w:type="character" w:customStyle="1" w:styleId="afff6">
    <w:name w:val="结束语 字符"/>
    <w:basedOn w:val="a5"/>
    <w:link w:val="afff5"/>
    <w:uiPriority w:val="99"/>
    <w:semiHidden/>
    <w:rsid w:val="00F357C6"/>
    <w:rPr>
      <w:kern w:val="0"/>
    </w:rPr>
  </w:style>
  <w:style w:type="paragraph" w:styleId="afff7">
    <w:name w:val="List"/>
    <w:basedOn w:val="a4"/>
    <w:uiPriority w:val="99"/>
    <w:semiHidden/>
    <w:unhideWhenUsed/>
    <w:rsid w:val="00F357C6"/>
    <w:pPr>
      <w:ind w:left="200" w:hangingChars="200" w:hanging="200"/>
      <w:contextualSpacing/>
    </w:pPr>
  </w:style>
  <w:style w:type="paragraph" w:styleId="24">
    <w:name w:val="List 2"/>
    <w:basedOn w:val="a4"/>
    <w:uiPriority w:val="99"/>
    <w:semiHidden/>
    <w:unhideWhenUsed/>
    <w:rsid w:val="00F357C6"/>
    <w:pPr>
      <w:ind w:leftChars="200" w:left="100" w:hangingChars="200" w:hanging="200"/>
      <w:contextualSpacing/>
    </w:pPr>
  </w:style>
  <w:style w:type="paragraph" w:styleId="34">
    <w:name w:val="List 3"/>
    <w:basedOn w:val="a4"/>
    <w:uiPriority w:val="99"/>
    <w:semiHidden/>
    <w:unhideWhenUsed/>
    <w:rsid w:val="00F357C6"/>
    <w:pPr>
      <w:ind w:leftChars="400" w:left="100" w:hangingChars="200" w:hanging="200"/>
      <w:contextualSpacing/>
    </w:pPr>
  </w:style>
  <w:style w:type="paragraph" w:styleId="43">
    <w:name w:val="List 4"/>
    <w:basedOn w:val="a4"/>
    <w:uiPriority w:val="99"/>
    <w:semiHidden/>
    <w:unhideWhenUsed/>
    <w:rsid w:val="00F357C6"/>
    <w:pPr>
      <w:ind w:leftChars="600" w:left="100" w:hangingChars="200" w:hanging="200"/>
      <w:contextualSpacing/>
    </w:pPr>
  </w:style>
  <w:style w:type="paragraph" w:styleId="53">
    <w:name w:val="List 5"/>
    <w:basedOn w:val="a4"/>
    <w:uiPriority w:val="99"/>
    <w:semiHidden/>
    <w:unhideWhenUsed/>
    <w:rsid w:val="00F357C6"/>
    <w:pPr>
      <w:ind w:leftChars="800" w:left="100" w:hangingChars="200" w:hanging="200"/>
      <w:contextualSpacing/>
    </w:pPr>
  </w:style>
  <w:style w:type="paragraph" w:styleId="4">
    <w:name w:val="List Number 4"/>
    <w:basedOn w:val="a"/>
    <w:uiPriority w:val="11"/>
    <w:rsid w:val="00274963"/>
    <w:pPr>
      <w:numPr>
        <w:numId w:val="8"/>
      </w:numPr>
      <w:ind w:left="200" w:hanging="200"/>
    </w:pPr>
  </w:style>
  <w:style w:type="paragraph" w:styleId="5">
    <w:name w:val="List Number 5"/>
    <w:basedOn w:val="a"/>
    <w:uiPriority w:val="11"/>
    <w:rsid w:val="00274963"/>
    <w:pPr>
      <w:numPr>
        <w:numId w:val="9"/>
      </w:numPr>
      <w:ind w:left="200" w:hanging="200"/>
    </w:pPr>
  </w:style>
  <w:style w:type="paragraph" w:styleId="afff8">
    <w:name w:val="List Continue"/>
    <w:basedOn w:val="a4"/>
    <w:uiPriority w:val="99"/>
    <w:semiHidden/>
    <w:unhideWhenUsed/>
    <w:rsid w:val="00F357C6"/>
    <w:pPr>
      <w:spacing w:after="120"/>
      <w:ind w:leftChars="200" w:left="420"/>
      <w:contextualSpacing/>
    </w:pPr>
  </w:style>
  <w:style w:type="paragraph" w:styleId="25">
    <w:name w:val="List Continue 2"/>
    <w:basedOn w:val="a4"/>
    <w:uiPriority w:val="99"/>
    <w:semiHidden/>
    <w:unhideWhenUsed/>
    <w:rsid w:val="00F357C6"/>
    <w:pPr>
      <w:spacing w:after="120"/>
      <w:ind w:leftChars="400" w:left="840"/>
      <w:contextualSpacing/>
    </w:pPr>
  </w:style>
  <w:style w:type="paragraph" w:styleId="35">
    <w:name w:val="List Continue 3"/>
    <w:basedOn w:val="a4"/>
    <w:uiPriority w:val="99"/>
    <w:semiHidden/>
    <w:unhideWhenUsed/>
    <w:rsid w:val="00F357C6"/>
    <w:pPr>
      <w:spacing w:after="120"/>
      <w:ind w:leftChars="600" w:left="1260"/>
      <w:contextualSpacing/>
    </w:pPr>
  </w:style>
  <w:style w:type="paragraph" w:styleId="44">
    <w:name w:val="List Continue 4"/>
    <w:basedOn w:val="a4"/>
    <w:uiPriority w:val="99"/>
    <w:semiHidden/>
    <w:unhideWhenUsed/>
    <w:rsid w:val="00F357C6"/>
    <w:pPr>
      <w:spacing w:after="120"/>
      <w:ind w:leftChars="800" w:left="1680"/>
      <w:contextualSpacing/>
    </w:pPr>
  </w:style>
  <w:style w:type="paragraph" w:styleId="54">
    <w:name w:val="List Continue 5"/>
    <w:basedOn w:val="a4"/>
    <w:uiPriority w:val="99"/>
    <w:semiHidden/>
    <w:unhideWhenUsed/>
    <w:rsid w:val="00F357C6"/>
    <w:pPr>
      <w:spacing w:after="120"/>
      <w:ind w:leftChars="1000" w:left="2100"/>
      <w:contextualSpacing/>
    </w:pPr>
  </w:style>
  <w:style w:type="paragraph" w:styleId="40">
    <w:name w:val="List Bullet 4"/>
    <w:basedOn w:val="a0"/>
    <w:uiPriority w:val="12"/>
    <w:rsid w:val="00274963"/>
    <w:pPr>
      <w:numPr>
        <w:numId w:val="10"/>
      </w:numPr>
      <w:ind w:left="200" w:hanging="200"/>
    </w:pPr>
  </w:style>
  <w:style w:type="paragraph" w:styleId="50">
    <w:name w:val="List Bullet 5"/>
    <w:basedOn w:val="a0"/>
    <w:uiPriority w:val="12"/>
    <w:rsid w:val="00274963"/>
    <w:pPr>
      <w:numPr>
        <w:numId w:val="11"/>
      </w:numPr>
      <w:ind w:left="200" w:hanging="200"/>
    </w:pPr>
  </w:style>
  <w:style w:type="paragraph" w:styleId="afff9">
    <w:name w:val="Intense Quote"/>
    <w:basedOn w:val="a4"/>
    <w:next w:val="a4"/>
    <w:link w:val="afffa"/>
    <w:uiPriority w:val="7"/>
    <w:semiHidden/>
    <w:unhideWhenUsed/>
    <w:rsid w:val="00F357C6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afffa">
    <w:name w:val="明显引用 字符"/>
    <w:basedOn w:val="a5"/>
    <w:link w:val="afff9"/>
    <w:uiPriority w:val="7"/>
    <w:semiHidden/>
    <w:rsid w:val="00770BD9"/>
    <w:rPr>
      <w:i/>
      <w:iCs/>
      <w:color w:val="DDDDDD" w:themeColor="accent1"/>
      <w:kern w:val="0"/>
    </w:rPr>
  </w:style>
  <w:style w:type="paragraph" w:styleId="afffb">
    <w:name w:val="annotation text"/>
    <w:basedOn w:val="a4"/>
    <w:link w:val="afffc"/>
    <w:uiPriority w:val="99"/>
    <w:semiHidden/>
    <w:unhideWhenUsed/>
    <w:rsid w:val="00F357C6"/>
    <w:pPr>
      <w:jc w:val="left"/>
    </w:pPr>
  </w:style>
  <w:style w:type="character" w:customStyle="1" w:styleId="afffc">
    <w:name w:val="批注文字 字符"/>
    <w:basedOn w:val="a5"/>
    <w:link w:val="afffb"/>
    <w:uiPriority w:val="99"/>
    <w:semiHidden/>
    <w:rsid w:val="00F357C6"/>
    <w:rPr>
      <w:kern w:val="0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F357C6"/>
    <w:rPr>
      <w:b/>
      <w:bCs/>
    </w:rPr>
  </w:style>
  <w:style w:type="character" w:customStyle="1" w:styleId="afffe">
    <w:name w:val="批注主题 字符"/>
    <w:basedOn w:val="afffc"/>
    <w:link w:val="afffd"/>
    <w:uiPriority w:val="99"/>
    <w:semiHidden/>
    <w:rsid w:val="00F357C6"/>
    <w:rPr>
      <w:b/>
      <w:bCs/>
      <w:kern w:val="0"/>
    </w:rPr>
  </w:style>
  <w:style w:type="paragraph" w:styleId="affff">
    <w:name w:val="Normal (Web)"/>
    <w:basedOn w:val="a4"/>
    <w:uiPriority w:val="99"/>
    <w:semiHidden/>
    <w:unhideWhenUsed/>
    <w:rsid w:val="00F357C6"/>
    <w:rPr>
      <w:rFonts w:cs="Times New Roman"/>
    </w:rPr>
  </w:style>
  <w:style w:type="paragraph" w:styleId="affff0">
    <w:name w:val="Signature"/>
    <w:basedOn w:val="a4"/>
    <w:link w:val="affff1"/>
    <w:uiPriority w:val="99"/>
    <w:semiHidden/>
    <w:unhideWhenUsed/>
    <w:rsid w:val="00F357C6"/>
    <w:pPr>
      <w:ind w:leftChars="2100" w:left="100"/>
    </w:pPr>
  </w:style>
  <w:style w:type="character" w:customStyle="1" w:styleId="affff1">
    <w:name w:val="签名 字符"/>
    <w:basedOn w:val="a5"/>
    <w:link w:val="affff0"/>
    <w:uiPriority w:val="99"/>
    <w:semiHidden/>
    <w:rsid w:val="00F357C6"/>
    <w:rPr>
      <w:kern w:val="0"/>
    </w:rPr>
  </w:style>
  <w:style w:type="paragraph" w:styleId="affff2">
    <w:name w:val="Date"/>
    <w:basedOn w:val="a4"/>
    <w:next w:val="a4"/>
    <w:link w:val="affff3"/>
    <w:uiPriority w:val="99"/>
    <w:semiHidden/>
    <w:unhideWhenUsed/>
    <w:rsid w:val="00F357C6"/>
    <w:pPr>
      <w:ind w:leftChars="2500" w:left="100"/>
    </w:pPr>
  </w:style>
  <w:style w:type="character" w:customStyle="1" w:styleId="affff3">
    <w:name w:val="日期 字符"/>
    <w:basedOn w:val="a5"/>
    <w:link w:val="affff2"/>
    <w:uiPriority w:val="99"/>
    <w:semiHidden/>
    <w:rsid w:val="00F357C6"/>
    <w:rPr>
      <w:kern w:val="0"/>
    </w:rPr>
  </w:style>
  <w:style w:type="paragraph" w:styleId="affff4">
    <w:name w:val="envelope address"/>
    <w:basedOn w:val="a4"/>
    <w:uiPriority w:val="99"/>
    <w:semiHidden/>
    <w:unhideWhenUsed/>
    <w:rsid w:val="00F357C6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</w:rPr>
  </w:style>
  <w:style w:type="paragraph" w:styleId="affff5">
    <w:name w:val="Bibliography"/>
    <w:basedOn w:val="a4"/>
    <w:next w:val="a4"/>
    <w:uiPriority w:val="99"/>
    <w:unhideWhenUsed/>
    <w:rsid w:val="003C6F39"/>
    <w:pPr>
      <w:tabs>
        <w:tab w:val="left" w:pos="384"/>
      </w:tabs>
      <w:spacing w:before="60" w:after="60" w:line="340" w:lineRule="atLeast"/>
      <w:ind w:left="200" w:hangingChars="200" w:hanging="200"/>
    </w:pPr>
    <w:rPr>
      <w:sz w:val="21"/>
    </w:rPr>
  </w:style>
  <w:style w:type="paragraph" w:styleId="26">
    <w:name w:val="index 2"/>
    <w:basedOn w:val="a4"/>
    <w:next w:val="a4"/>
    <w:autoRedefine/>
    <w:uiPriority w:val="99"/>
    <w:semiHidden/>
    <w:unhideWhenUsed/>
    <w:rsid w:val="00F357C6"/>
    <w:pPr>
      <w:ind w:leftChars="200" w:left="200"/>
    </w:pPr>
  </w:style>
  <w:style w:type="paragraph" w:styleId="36">
    <w:name w:val="index 3"/>
    <w:basedOn w:val="a4"/>
    <w:next w:val="a4"/>
    <w:autoRedefine/>
    <w:uiPriority w:val="99"/>
    <w:semiHidden/>
    <w:unhideWhenUsed/>
    <w:rsid w:val="00F357C6"/>
    <w:pPr>
      <w:ind w:leftChars="400" w:left="400"/>
    </w:pPr>
  </w:style>
  <w:style w:type="paragraph" w:styleId="45">
    <w:name w:val="index 4"/>
    <w:basedOn w:val="a4"/>
    <w:next w:val="a4"/>
    <w:autoRedefine/>
    <w:uiPriority w:val="99"/>
    <w:semiHidden/>
    <w:unhideWhenUsed/>
    <w:rsid w:val="00F357C6"/>
    <w:pPr>
      <w:ind w:leftChars="600" w:left="600"/>
    </w:pPr>
  </w:style>
  <w:style w:type="paragraph" w:styleId="55">
    <w:name w:val="index 5"/>
    <w:basedOn w:val="a4"/>
    <w:next w:val="a4"/>
    <w:autoRedefine/>
    <w:uiPriority w:val="99"/>
    <w:semiHidden/>
    <w:unhideWhenUsed/>
    <w:rsid w:val="00F357C6"/>
    <w:pPr>
      <w:ind w:leftChars="800" w:left="800"/>
    </w:pPr>
  </w:style>
  <w:style w:type="paragraph" w:styleId="62">
    <w:name w:val="index 6"/>
    <w:basedOn w:val="a4"/>
    <w:next w:val="a4"/>
    <w:autoRedefine/>
    <w:uiPriority w:val="99"/>
    <w:semiHidden/>
    <w:unhideWhenUsed/>
    <w:rsid w:val="00F357C6"/>
    <w:pPr>
      <w:ind w:leftChars="1000" w:left="1000"/>
    </w:pPr>
  </w:style>
  <w:style w:type="paragraph" w:styleId="71">
    <w:name w:val="index 7"/>
    <w:basedOn w:val="a4"/>
    <w:next w:val="a4"/>
    <w:autoRedefine/>
    <w:uiPriority w:val="99"/>
    <w:semiHidden/>
    <w:unhideWhenUsed/>
    <w:rsid w:val="00F357C6"/>
    <w:pPr>
      <w:ind w:leftChars="1200" w:left="1200"/>
    </w:pPr>
  </w:style>
  <w:style w:type="paragraph" w:styleId="81">
    <w:name w:val="index 8"/>
    <w:basedOn w:val="a4"/>
    <w:next w:val="a4"/>
    <w:autoRedefine/>
    <w:uiPriority w:val="99"/>
    <w:semiHidden/>
    <w:unhideWhenUsed/>
    <w:rsid w:val="00F357C6"/>
    <w:pPr>
      <w:ind w:leftChars="1400" w:left="1400"/>
    </w:pPr>
  </w:style>
  <w:style w:type="paragraph" w:styleId="91">
    <w:name w:val="index 9"/>
    <w:basedOn w:val="a4"/>
    <w:next w:val="a4"/>
    <w:autoRedefine/>
    <w:uiPriority w:val="99"/>
    <w:semiHidden/>
    <w:unhideWhenUsed/>
    <w:rsid w:val="00F357C6"/>
    <w:pPr>
      <w:ind w:leftChars="1600" w:left="1600"/>
    </w:pPr>
  </w:style>
  <w:style w:type="paragraph" w:styleId="affff6">
    <w:name w:val="Block Text"/>
    <w:basedOn w:val="a4"/>
    <w:uiPriority w:val="99"/>
    <w:semiHidden/>
    <w:unhideWhenUsed/>
    <w:rsid w:val="00F357C6"/>
    <w:pPr>
      <w:spacing w:after="120"/>
      <w:ind w:leftChars="700" w:left="1440" w:rightChars="700" w:right="1440"/>
    </w:pPr>
  </w:style>
  <w:style w:type="paragraph" w:styleId="affff7">
    <w:name w:val="Document Map"/>
    <w:basedOn w:val="a4"/>
    <w:link w:val="affff8"/>
    <w:uiPriority w:val="99"/>
    <w:semiHidden/>
    <w:unhideWhenUsed/>
    <w:rsid w:val="00F357C6"/>
    <w:rPr>
      <w:rFonts w:ascii="Microsoft YaHei UI" w:eastAsia="Microsoft YaHei UI"/>
      <w:sz w:val="18"/>
      <w:szCs w:val="18"/>
    </w:rPr>
  </w:style>
  <w:style w:type="character" w:customStyle="1" w:styleId="affff8">
    <w:name w:val="文档结构图 字符"/>
    <w:basedOn w:val="a5"/>
    <w:link w:val="affff7"/>
    <w:uiPriority w:val="99"/>
    <w:semiHidden/>
    <w:rsid w:val="00F357C6"/>
    <w:rPr>
      <w:rFonts w:ascii="Microsoft YaHei UI" w:eastAsia="Microsoft YaHei UI"/>
      <w:kern w:val="0"/>
      <w:sz w:val="18"/>
      <w:szCs w:val="18"/>
    </w:rPr>
  </w:style>
  <w:style w:type="paragraph" w:styleId="affff9">
    <w:name w:val="Message Header"/>
    <w:basedOn w:val="a4"/>
    <w:link w:val="affffa"/>
    <w:uiPriority w:val="99"/>
    <w:semiHidden/>
    <w:unhideWhenUsed/>
    <w:rsid w:val="00F357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</w:rPr>
  </w:style>
  <w:style w:type="character" w:customStyle="1" w:styleId="affffa">
    <w:name w:val="信息标题 字符"/>
    <w:basedOn w:val="a5"/>
    <w:link w:val="affff9"/>
    <w:uiPriority w:val="99"/>
    <w:semiHidden/>
    <w:rsid w:val="00F357C6"/>
    <w:rPr>
      <w:rFonts w:asciiTheme="majorHAnsi" w:eastAsiaTheme="majorEastAsia" w:hAnsiTheme="majorHAnsi" w:cstheme="majorBidi"/>
      <w:kern w:val="0"/>
      <w:shd w:val="pct20" w:color="auto" w:fill="auto"/>
    </w:rPr>
  </w:style>
  <w:style w:type="paragraph" w:styleId="affffb">
    <w:name w:val="table of authorities"/>
    <w:basedOn w:val="a4"/>
    <w:next w:val="a4"/>
    <w:uiPriority w:val="99"/>
    <w:semiHidden/>
    <w:unhideWhenUsed/>
    <w:rsid w:val="00F357C6"/>
    <w:pPr>
      <w:ind w:leftChars="200" w:left="420"/>
    </w:pPr>
  </w:style>
  <w:style w:type="paragraph" w:styleId="affffc">
    <w:name w:val="toa heading"/>
    <w:basedOn w:val="a4"/>
    <w:next w:val="a4"/>
    <w:uiPriority w:val="99"/>
    <w:semiHidden/>
    <w:unhideWhenUsed/>
    <w:rsid w:val="00F357C6"/>
    <w:pPr>
      <w:spacing w:before="120"/>
    </w:pPr>
    <w:rPr>
      <w:rFonts w:asciiTheme="majorHAnsi" w:eastAsiaTheme="majorEastAsia" w:hAnsiTheme="majorHAnsi" w:cstheme="majorBidi"/>
    </w:rPr>
  </w:style>
  <w:style w:type="paragraph" w:styleId="affffd">
    <w:name w:val="Quote"/>
    <w:basedOn w:val="a4"/>
    <w:next w:val="a4"/>
    <w:link w:val="affffe"/>
    <w:uiPriority w:val="7"/>
    <w:semiHidden/>
    <w:unhideWhenUsed/>
    <w:rsid w:val="00F357C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e">
    <w:name w:val="引用 字符"/>
    <w:basedOn w:val="a5"/>
    <w:link w:val="affffd"/>
    <w:uiPriority w:val="7"/>
    <w:semiHidden/>
    <w:rsid w:val="00770BD9"/>
    <w:rPr>
      <w:i/>
      <w:iCs/>
      <w:color w:val="404040" w:themeColor="text1" w:themeTint="BF"/>
      <w:kern w:val="0"/>
    </w:rPr>
  </w:style>
  <w:style w:type="paragraph" w:styleId="afffff">
    <w:name w:val="Normal Indent"/>
    <w:basedOn w:val="a4"/>
    <w:uiPriority w:val="99"/>
    <w:semiHidden/>
    <w:unhideWhenUsed/>
    <w:rsid w:val="00F357C6"/>
    <w:pPr>
      <w:ind w:firstLine="420"/>
    </w:pPr>
  </w:style>
  <w:style w:type="paragraph" w:styleId="afffff0">
    <w:name w:val="Body Text"/>
    <w:basedOn w:val="a4"/>
    <w:link w:val="afffff1"/>
    <w:uiPriority w:val="99"/>
    <w:semiHidden/>
    <w:unhideWhenUsed/>
    <w:rsid w:val="00F357C6"/>
    <w:pPr>
      <w:spacing w:after="120"/>
    </w:pPr>
  </w:style>
  <w:style w:type="character" w:customStyle="1" w:styleId="afffff1">
    <w:name w:val="正文文本 字符"/>
    <w:basedOn w:val="a5"/>
    <w:link w:val="afffff0"/>
    <w:uiPriority w:val="99"/>
    <w:semiHidden/>
    <w:rsid w:val="00F357C6"/>
    <w:rPr>
      <w:kern w:val="0"/>
    </w:rPr>
  </w:style>
  <w:style w:type="paragraph" w:styleId="27">
    <w:name w:val="Body Text 2"/>
    <w:basedOn w:val="a4"/>
    <w:link w:val="28"/>
    <w:uiPriority w:val="99"/>
    <w:semiHidden/>
    <w:unhideWhenUsed/>
    <w:rsid w:val="00F357C6"/>
    <w:pPr>
      <w:spacing w:after="120" w:line="480" w:lineRule="auto"/>
    </w:pPr>
  </w:style>
  <w:style w:type="character" w:customStyle="1" w:styleId="28">
    <w:name w:val="正文文本 2 字符"/>
    <w:basedOn w:val="a5"/>
    <w:link w:val="27"/>
    <w:uiPriority w:val="99"/>
    <w:semiHidden/>
    <w:rsid w:val="00F357C6"/>
    <w:rPr>
      <w:kern w:val="0"/>
    </w:rPr>
  </w:style>
  <w:style w:type="paragraph" w:styleId="37">
    <w:name w:val="Body Text 3"/>
    <w:basedOn w:val="a4"/>
    <w:link w:val="38"/>
    <w:uiPriority w:val="99"/>
    <w:semiHidden/>
    <w:unhideWhenUsed/>
    <w:rsid w:val="00F357C6"/>
    <w:pPr>
      <w:spacing w:after="120"/>
    </w:pPr>
    <w:rPr>
      <w:sz w:val="16"/>
      <w:szCs w:val="16"/>
    </w:rPr>
  </w:style>
  <w:style w:type="character" w:customStyle="1" w:styleId="38">
    <w:name w:val="正文文本 3 字符"/>
    <w:basedOn w:val="a5"/>
    <w:link w:val="37"/>
    <w:uiPriority w:val="99"/>
    <w:semiHidden/>
    <w:rsid w:val="00F357C6"/>
    <w:rPr>
      <w:kern w:val="0"/>
      <w:sz w:val="16"/>
      <w:szCs w:val="16"/>
    </w:rPr>
  </w:style>
  <w:style w:type="paragraph" w:styleId="afffff2">
    <w:name w:val="Body Text First Indent"/>
    <w:basedOn w:val="afffff0"/>
    <w:link w:val="afffff3"/>
    <w:uiPriority w:val="99"/>
    <w:semiHidden/>
    <w:unhideWhenUsed/>
    <w:rsid w:val="00F357C6"/>
    <w:pPr>
      <w:ind w:firstLineChars="100" w:firstLine="420"/>
    </w:pPr>
  </w:style>
  <w:style w:type="character" w:customStyle="1" w:styleId="afffff3">
    <w:name w:val="正文文本首行缩进 字符"/>
    <w:basedOn w:val="afffff1"/>
    <w:link w:val="afffff2"/>
    <w:uiPriority w:val="99"/>
    <w:semiHidden/>
    <w:rsid w:val="00F357C6"/>
    <w:rPr>
      <w:kern w:val="0"/>
    </w:rPr>
  </w:style>
  <w:style w:type="paragraph" w:styleId="afffff4">
    <w:name w:val="Body Text Indent"/>
    <w:basedOn w:val="a4"/>
    <w:link w:val="afffff5"/>
    <w:uiPriority w:val="99"/>
    <w:semiHidden/>
    <w:unhideWhenUsed/>
    <w:rsid w:val="00F357C6"/>
    <w:pPr>
      <w:spacing w:after="120"/>
      <w:ind w:leftChars="200" w:left="420"/>
    </w:pPr>
  </w:style>
  <w:style w:type="character" w:customStyle="1" w:styleId="afffff5">
    <w:name w:val="正文文本缩进 字符"/>
    <w:basedOn w:val="a5"/>
    <w:link w:val="afffff4"/>
    <w:uiPriority w:val="99"/>
    <w:semiHidden/>
    <w:rsid w:val="00F357C6"/>
    <w:rPr>
      <w:kern w:val="0"/>
    </w:rPr>
  </w:style>
  <w:style w:type="paragraph" w:styleId="29">
    <w:name w:val="Body Text First Indent 2"/>
    <w:basedOn w:val="afffff4"/>
    <w:link w:val="2a"/>
    <w:uiPriority w:val="99"/>
    <w:semiHidden/>
    <w:unhideWhenUsed/>
    <w:rsid w:val="00F357C6"/>
    <w:pPr>
      <w:ind w:firstLine="420"/>
    </w:pPr>
  </w:style>
  <w:style w:type="character" w:customStyle="1" w:styleId="2a">
    <w:name w:val="正文文本首行缩进 2 字符"/>
    <w:basedOn w:val="afffff5"/>
    <w:link w:val="29"/>
    <w:uiPriority w:val="99"/>
    <w:semiHidden/>
    <w:rsid w:val="00F357C6"/>
    <w:rPr>
      <w:kern w:val="0"/>
    </w:rPr>
  </w:style>
  <w:style w:type="paragraph" w:styleId="2b">
    <w:name w:val="Body Text Indent 2"/>
    <w:basedOn w:val="a4"/>
    <w:link w:val="2c"/>
    <w:uiPriority w:val="99"/>
    <w:semiHidden/>
    <w:unhideWhenUsed/>
    <w:rsid w:val="00F357C6"/>
    <w:pPr>
      <w:spacing w:after="120" w:line="480" w:lineRule="auto"/>
      <w:ind w:leftChars="200" w:left="420"/>
    </w:pPr>
  </w:style>
  <w:style w:type="character" w:customStyle="1" w:styleId="2c">
    <w:name w:val="正文文本缩进 2 字符"/>
    <w:basedOn w:val="a5"/>
    <w:link w:val="2b"/>
    <w:uiPriority w:val="99"/>
    <w:semiHidden/>
    <w:rsid w:val="00F357C6"/>
    <w:rPr>
      <w:kern w:val="0"/>
    </w:rPr>
  </w:style>
  <w:style w:type="paragraph" w:styleId="39">
    <w:name w:val="Body Text Indent 3"/>
    <w:basedOn w:val="a4"/>
    <w:link w:val="3a"/>
    <w:uiPriority w:val="99"/>
    <w:semiHidden/>
    <w:unhideWhenUsed/>
    <w:rsid w:val="00F357C6"/>
    <w:pPr>
      <w:spacing w:after="120"/>
      <w:ind w:leftChars="200" w:left="420"/>
    </w:pPr>
    <w:rPr>
      <w:sz w:val="16"/>
      <w:szCs w:val="16"/>
    </w:rPr>
  </w:style>
  <w:style w:type="character" w:customStyle="1" w:styleId="3a">
    <w:name w:val="正文文本缩进 3 字符"/>
    <w:basedOn w:val="a5"/>
    <w:link w:val="39"/>
    <w:uiPriority w:val="99"/>
    <w:semiHidden/>
    <w:rsid w:val="00F357C6"/>
    <w:rPr>
      <w:kern w:val="0"/>
      <w:sz w:val="16"/>
      <w:szCs w:val="16"/>
    </w:rPr>
  </w:style>
  <w:style w:type="paragraph" w:styleId="afffff6">
    <w:name w:val="Note Heading"/>
    <w:basedOn w:val="a4"/>
    <w:next w:val="a4"/>
    <w:link w:val="afffff7"/>
    <w:uiPriority w:val="99"/>
    <w:semiHidden/>
    <w:unhideWhenUsed/>
    <w:rsid w:val="00F357C6"/>
    <w:pPr>
      <w:jc w:val="center"/>
    </w:pPr>
  </w:style>
  <w:style w:type="character" w:customStyle="1" w:styleId="afffff7">
    <w:name w:val="注释标题 字符"/>
    <w:basedOn w:val="a5"/>
    <w:link w:val="afffff6"/>
    <w:uiPriority w:val="99"/>
    <w:semiHidden/>
    <w:rsid w:val="00F357C6"/>
    <w:rPr>
      <w:kern w:val="0"/>
    </w:rPr>
  </w:style>
  <w:style w:type="paragraph" w:customStyle="1" w:styleId="afffff8">
    <w:name w:val="封面作者信息"/>
    <w:basedOn w:val="af4"/>
    <w:uiPriority w:val="17"/>
    <w:qFormat/>
    <w:rsid w:val="00927681"/>
    <w:pPr>
      <w:wordWrap w:val="0"/>
      <w:spacing w:before="120" w:line="360" w:lineRule="auto"/>
      <w:jc w:val="center"/>
    </w:pPr>
    <w:rPr>
      <w:rFonts w:eastAsia="仿宋"/>
      <w:sz w:val="32"/>
    </w:rPr>
  </w:style>
  <w:style w:type="paragraph" w:customStyle="1" w:styleId="afffff9">
    <w:name w:val="封面清华大学"/>
    <w:basedOn w:val="af4"/>
    <w:uiPriority w:val="17"/>
    <w:qFormat/>
    <w:rsid w:val="00527721"/>
    <w:pPr>
      <w:spacing w:line="240" w:lineRule="auto"/>
      <w:jc w:val="center"/>
    </w:pPr>
    <w:rPr>
      <w:rFonts w:eastAsia="隶书"/>
      <w:sz w:val="52"/>
      <w:szCs w:val="52"/>
    </w:rPr>
  </w:style>
  <w:style w:type="paragraph" w:customStyle="1" w:styleId="afffffa">
    <w:name w:val="封面综合论文训练"/>
    <w:basedOn w:val="af4"/>
    <w:uiPriority w:val="17"/>
    <w:qFormat/>
    <w:rsid w:val="00732F19"/>
    <w:pPr>
      <w:spacing w:line="240" w:lineRule="auto"/>
      <w:jc w:val="center"/>
    </w:pPr>
    <w:rPr>
      <w:rFonts w:ascii="Arial" w:eastAsia="黑体" w:hAnsi="Arial"/>
      <w:b/>
      <w:sz w:val="72"/>
      <w:szCs w:val="72"/>
    </w:rPr>
  </w:style>
  <w:style w:type="paragraph" w:customStyle="1" w:styleId="afffffb">
    <w:name w:val="封面论文题目"/>
    <w:basedOn w:val="af4"/>
    <w:uiPriority w:val="17"/>
    <w:qFormat/>
    <w:rsid w:val="000F0B05"/>
    <w:pPr>
      <w:spacing w:line="300" w:lineRule="auto"/>
      <w:jc w:val="center"/>
    </w:pPr>
    <w:rPr>
      <w:rFonts w:eastAsia="黑体" w:cstheme="majorHAnsi"/>
      <w:sz w:val="52"/>
      <w:szCs w:val="52"/>
    </w:rPr>
  </w:style>
  <w:style w:type="paragraph" w:customStyle="1" w:styleId="afffffc">
    <w:name w:val="封面题目"/>
    <w:basedOn w:val="afffffb"/>
    <w:link w:val="afffffd"/>
    <w:uiPriority w:val="17"/>
    <w:qFormat/>
    <w:rsid w:val="00732F19"/>
    <w:rPr>
      <w:rFonts w:ascii="黑体" w:hAnsi="黑体"/>
      <w:sz w:val="36"/>
      <w:szCs w:val="44"/>
    </w:rPr>
  </w:style>
  <w:style w:type="paragraph" w:customStyle="1" w:styleId="afffffe">
    <w:name w:val="书脊"/>
    <w:uiPriority w:val="17"/>
    <w:qFormat/>
    <w:rsid w:val="0077696D"/>
    <w:pPr>
      <w:widowControl w:val="0"/>
      <w:tabs>
        <w:tab w:val="right" w:pos="13438"/>
      </w:tabs>
      <w:spacing w:line="240" w:lineRule="auto"/>
      <w:jc w:val="left"/>
      <w:textAlignment w:val="center"/>
    </w:pPr>
    <w:rPr>
      <w:rFonts w:eastAsia="仿宋"/>
      <w:kern w:val="0"/>
      <w:sz w:val="30"/>
    </w:rPr>
  </w:style>
  <w:style w:type="paragraph" w:customStyle="1" w:styleId="affffff">
    <w:name w:val="公式"/>
    <w:basedOn w:val="af4"/>
    <w:link w:val="affffff0"/>
    <w:uiPriority w:val="4"/>
    <w:qFormat/>
    <w:rsid w:val="00E4296F"/>
    <w:pPr>
      <w:spacing w:before="240" w:after="240"/>
      <w:jc w:val="center"/>
    </w:pPr>
    <w:rPr>
      <w:rFonts w:ascii="XITS Math" w:hAnsi="XITS Math"/>
    </w:rPr>
  </w:style>
  <w:style w:type="paragraph" w:customStyle="1" w:styleId="21">
    <w:name w:val="附录标题 2"/>
    <w:basedOn w:val="12"/>
    <w:uiPriority w:val="6"/>
    <w:qFormat/>
    <w:rsid w:val="002E71CA"/>
    <w:pPr>
      <w:numPr>
        <w:ilvl w:val="1"/>
        <w:numId w:val="14"/>
      </w:numPr>
      <w:jc w:val="both"/>
    </w:pPr>
  </w:style>
  <w:style w:type="paragraph" w:customStyle="1" w:styleId="31">
    <w:name w:val="附录标题 3"/>
    <w:basedOn w:val="21"/>
    <w:uiPriority w:val="6"/>
    <w:qFormat/>
    <w:rsid w:val="002E71CA"/>
    <w:pPr>
      <w:numPr>
        <w:ilvl w:val="2"/>
      </w:numPr>
    </w:pPr>
  </w:style>
  <w:style w:type="character" w:customStyle="1" w:styleId="afffffd">
    <w:name w:val="封面题目 字符"/>
    <w:basedOn w:val="af5"/>
    <w:link w:val="afffffc"/>
    <w:uiPriority w:val="17"/>
    <w:rsid w:val="00732F19"/>
    <w:rPr>
      <w:rFonts w:ascii="黑体" w:eastAsia="黑体" w:hAnsi="黑体" w:cstheme="majorHAnsi"/>
      <w:kern w:val="0"/>
      <w:sz w:val="36"/>
      <w:szCs w:val="44"/>
    </w:rPr>
  </w:style>
  <w:style w:type="paragraph" w:customStyle="1" w:styleId="affffff1">
    <w:name w:val="主要符号表"/>
    <w:basedOn w:val="a4"/>
    <w:uiPriority w:val="20"/>
    <w:qFormat/>
    <w:rsid w:val="009E3220"/>
    <w:pPr>
      <w:tabs>
        <w:tab w:val="left" w:pos="1920"/>
      </w:tabs>
      <w:ind w:left="800" w:hangingChars="800" w:hanging="800"/>
    </w:pPr>
  </w:style>
  <w:style w:type="character" w:styleId="affffff2">
    <w:name w:val="Strong"/>
    <w:basedOn w:val="a5"/>
    <w:uiPriority w:val="7"/>
    <w:qFormat/>
    <w:rsid w:val="007E4AE9"/>
    <w:rPr>
      <w:b/>
      <w:bCs/>
    </w:rPr>
  </w:style>
  <w:style w:type="character" w:customStyle="1" w:styleId="affffff0">
    <w:name w:val="公式 字符"/>
    <w:basedOn w:val="af5"/>
    <w:link w:val="affffff"/>
    <w:uiPriority w:val="4"/>
    <w:rsid w:val="00E4296F"/>
    <w:rPr>
      <w:rFonts w:ascii="XITS Math" w:hAnsi="XITS Math"/>
      <w:kern w:val="0"/>
    </w:rPr>
  </w:style>
  <w:style w:type="paragraph" w:customStyle="1" w:styleId="affffff3">
    <w:name w:val="隐藏文字"/>
    <w:basedOn w:val="a4"/>
    <w:next w:val="a4"/>
    <w:link w:val="affffff4"/>
    <w:uiPriority w:val="34"/>
    <w:qFormat/>
    <w:rsid w:val="003B4449"/>
    <w:pPr>
      <w:ind w:firstLine="480"/>
    </w:pPr>
    <w:rPr>
      <w:vanish/>
    </w:rPr>
  </w:style>
  <w:style w:type="paragraph" w:styleId="TOC4">
    <w:name w:val="toc 4"/>
    <w:basedOn w:val="TOC3"/>
    <w:autoRedefine/>
    <w:uiPriority w:val="39"/>
    <w:rsid w:val="004A06CA"/>
    <w:pPr>
      <w:ind w:leftChars="300" w:left="300"/>
    </w:pPr>
  </w:style>
  <w:style w:type="character" w:customStyle="1" w:styleId="affffff4">
    <w:name w:val="隐藏文字 字符"/>
    <w:basedOn w:val="a5"/>
    <w:link w:val="affffff3"/>
    <w:uiPriority w:val="34"/>
    <w:rsid w:val="003B4449"/>
    <w:rPr>
      <w:vanish/>
      <w:kern w:val="0"/>
    </w:rPr>
  </w:style>
  <w:style w:type="character" w:customStyle="1" w:styleId="TOC10">
    <w:name w:val="TOC 1 字符"/>
    <w:basedOn w:val="a5"/>
    <w:link w:val="TOC1"/>
    <w:uiPriority w:val="39"/>
    <w:rsid w:val="0037085A"/>
    <w:rPr>
      <w:rFonts w:eastAsia="黑体"/>
      <w:noProof/>
    </w:rPr>
  </w:style>
  <w:style w:type="numbering" w:customStyle="1" w:styleId="1">
    <w:name w:val="当前列表1"/>
    <w:uiPriority w:val="99"/>
    <w:rsid w:val="005B075E"/>
    <w:pPr>
      <w:numPr>
        <w:numId w:val="24"/>
      </w:numPr>
    </w:pPr>
  </w:style>
  <w:style w:type="character" w:styleId="affffff5">
    <w:name w:val="annotation reference"/>
    <w:basedOn w:val="a5"/>
    <w:uiPriority w:val="99"/>
    <w:semiHidden/>
    <w:unhideWhenUsed/>
    <w:rsid w:val="005B075E"/>
    <w:rPr>
      <w:sz w:val="21"/>
      <w:szCs w:val="21"/>
    </w:rPr>
  </w:style>
  <w:style w:type="paragraph" w:customStyle="1" w:styleId="affffff6">
    <w:name w:val="段落"/>
    <w:basedOn w:val="a4"/>
    <w:rsid w:val="000774AE"/>
    <w:pPr>
      <w:widowControl/>
      <w:spacing w:line="420" w:lineRule="exact"/>
      <w:ind w:firstLineChars="200" w:firstLine="520"/>
      <w:textAlignment w:val="baseline"/>
    </w:pPr>
    <w:rPr>
      <w:rFonts w:cs="Times New Roman"/>
      <w:spacing w:val="10"/>
      <w:kern w:val="0"/>
      <w:szCs w:val="20"/>
    </w:rPr>
  </w:style>
  <w:style w:type="character" w:customStyle="1" w:styleId="fontstyle01">
    <w:name w:val="fontstyle01"/>
    <w:basedOn w:val="a5"/>
    <w:rsid w:val="00512E36"/>
    <w:rPr>
      <w:rFonts w:ascii="宋体" w:eastAsia="宋体" w:hAnsi="宋体" w:hint="eastAsia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5"/>
    <w:rsid w:val="00512E3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-">
    <w:name w:val="标题-插图表格清单&amp;符号缩略语说明"/>
    <w:basedOn w:val="a4"/>
    <w:link w:val="-0"/>
    <w:qFormat/>
    <w:rsid w:val="003D124C"/>
    <w:pPr>
      <w:keepNext/>
      <w:keepLines/>
      <w:pageBreakBefore/>
      <w:widowControl/>
      <w:spacing w:before="480" w:after="360" w:line="240" w:lineRule="auto"/>
      <w:jc w:val="center"/>
    </w:pPr>
    <w:rPr>
      <w:rFonts w:eastAsia="黑体"/>
      <w:sz w:val="32"/>
    </w:rPr>
  </w:style>
  <w:style w:type="character" w:customStyle="1" w:styleId="-0">
    <w:name w:val="标题-插图表格清单&amp;符号缩略语说明 字符"/>
    <w:basedOn w:val="a5"/>
    <w:link w:val="-"/>
    <w:rsid w:val="003D124C"/>
    <w:rPr>
      <w:rFonts w:eastAsia="黑体"/>
      <w:sz w:val="32"/>
    </w:rPr>
  </w:style>
  <w:style w:type="paragraph" w:customStyle="1" w:styleId="affffff7">
    <w:name w:val="论文正文段落"/>
    <w:basedOn w:val="a4"/>
    <w:link w:val="affffff8"/>
    <w:qFormat/>
    <w:rsid w:val="00E02039"/>
    <w:pPr>
      <w:ind w:firstLineChars="200" w:firstLine="200"/>
    </w:pPr>
  </w:style>
  <w:style w:type="paragraph" w:customStyle="1" w:styleId="-1">
    <w:name w:val="表-题注"/>
    <w:basedOn w:val="afd"/>
    <w:link w:val="-2"/>
    <w:qFormat/>
    <w:rsid w:val="00087CE5"/>
    <w:pPr>
      <w:spacing w:before="240" w:after="120"/>
    </w:pPr>
  </w:style>
  <w:style w:type="character" w:customStyle="1" w:styleId="affffff8">
    <w:name w:val="论文正文段落 字符"/>
    <w:basedOn w:val="a5"/>
    <w:link w:val="affffff7"/>
    <w:rsid w:val="00E02039"/>
  </w:style>
  <w:style w:type="character" w:customStyle="1" w:styleId="afe">
    <w:name w:val="题注 字符"/>
    <w:aliases w:val="图-题注 字符"/>
    <w:basedOn w:val="a5"/>
    <w:link w:val="afd"/>
    <w:uiPriority w:val="3"/>
    <w:rsid w:val="00087CE5"/>
    <w:rPr>
      <w:rFonts w:cstheme="majorBidi"/>
      <w:kern w:val="0"/>
      <w:sz w:val="22"/>
      <w:szCs w:val="20"/>
    </w:rPr>
  </w:style>
  <w:style w:type="character" w:customStyle="1" w:styleId="-2">
    <w:name w:val="表-题注 字符"/>
    <w:basedOn w:val="afe"/>
    <w:link w:val="-1"/>
    <w:rsid w:val="00087CE5"/>
    <w:rPr>
      <w:rFonts w:cstheme="majorBidi"/>
      <w:kern w:val="0"/>
      <w:sz w:val="22"/>
      <w:szCs w:val="20"/>
    </w:rPr>
  </w:style>
  <w:style w:type="paragraph" w:customStyle="1" w:styleId="14">
    <w:name w:val="标题1"/>
    <w:basedOn w:val="ae"/>
    <w:rsid w:val="00F57926"/>
    <w:pPr>
      <w:keepNext w:val="0"/>
      <w:keepLines w:val="0"/>
      <w:pageBreakBefore w:val="0"/>
      <w:adjustRightInd w:val="0"/>
      <w:spacing w:before="240" w:line="420" w:lineRule="exact"/>
      <w:outlineLvl w:val="9"/>
    </w:pPr>
    <w:rPr>
      <w:rFonts w:ascii="Arial" w:eastAsia="宋体" w:hAnsi="Arial" w:cs="Times New Roman"/>
      <w:bCs w:val="0"/>
      <w:kern w:val="0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5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990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9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4317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134591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9713253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3840683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2977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391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836021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47208223">
                  <w:marLeft w:val="0"/>
                  <w:marRight w:val="0"/>
                  <w:marTop w:val="0"/>
                  <w:marBottom w:val="0"/>
                  <w:divBdr>
                    <w:top w:val="single" w:sz="2" w:space="2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3738870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</w:div>
                  </w:divsChild>
                </w:div>
              </w:divsChild>
            </w:div>
          </w:divsChild>
        </w:div>
      </w:divsChild>
    </w:div>
    <w:div w:id="3906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33620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25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2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2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5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69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4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383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7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82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3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74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5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3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6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6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6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5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&#30424;\Research\&#27700;&#29983;&#24577;&#20013;&#24515;\&#27605;&#35774;\&#22312;&#24456;&#21162;&#21147;&#22320;&#20889;&#35770;&#25991;\&#28165;&#21326;&#22823;&#23398;&#26412;&#31185;&#23398;&#20301;&#35770;&#25991;&#27169;&#26495;&#19982;&#20351;&#29992;&#25351;&#21335;.dotm" TargetMode="Externa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毕业论文">
      <a:majorFont>
        <a:latin typeface="Arial"/>
        <a:ea typeface="黑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Props1.xml><?xml version="1.0" encoding="utf-8"?>
<ds:datastoreItem xmlns:ds="http://schemas.openxmlformats.org/officeDocument/2006/customXml" ds:itemID="{1C042A65-AB21-4E1C-B74A-F3506CAB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清华大学本科学位论文模板与使用指南.dotm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</dc:creator>
  <cp:keywords/>
  <dc:description/>
  <cp:lastModifiedBy>jwcsjb</cp:lastModifiedBy>
  <cp:revision>5</cp:revision>
  <cp:lastPrinted>2024-06-26T09:48:00Z</cp:lastPrinted>
  <dcterms:created xsi:type="dcterms:W3CDTF">2024-11-01T07:31:00Z</dcterms:created>
  <dcterms:modified xsi:type="dcterms:W3CDTF">2024-12-25T05:59:00Z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zotero-version="6.0.36"&gt;&lt;session id="mMRJkXGT"/&gt;&lt;style id="http://www.zotero.org/styles/china-national-standard-gb-t-7714-2015-numeric" hasBibliography="1" bibliographyStyleHasBeenSet="1"/&gt;&lt;prefs&gt;&lt;pref name="fieldType" value="Field"</vt:lpwstr>
  </property>
  <property fmtid="{D5CDD505-2E9C-101B-9397-08002B2CF9AE}" pid="3" name="ZOTERO_PREF_2">
    <vt:lpwstr>/&gt;&lt;/prefs&gt;&lt;/data&gt;</vt:lpwstr>
  </property>
</Properties>
</file>